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F109EF">
        <w:rPr>
          <w:rFonts w:ascii="Times New Roman" w:hAnsi="Times New Roman"/>
          <w:b/>
          <w:sz w:val="36"/>
          <w:szCs w:val="36"/>
        </w:rPr>
        <w:t>КОМИТЕТ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МЕСТНОГО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САМОУПРАВЛЕНИЯ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РУССКО-ИШИМСКОГО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СЕЛЬСОВЕТА</w:t>
      </w:r>
      <w:r w:rsid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ГОРОДИЩЕНСКОГО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РАЙОНА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F109EF">
        <w:rPr>
          <w:rFonts w:ascii="Times New Roman" w:hAnsi="Times New Roman"/>
          <w:b/>
          <w:sz w:val="36"/>
          <w:szCs w:val="36"/>
        </w:rPr>
        <w:t>ПЕНЗЕНСКОЙ</w:t>
      </w:r>
      <w:r w:rsidR="00F109EF" w:rsidRPr="00F109EF">
        <w:rPr>
          <w:rFonts w:ascii="Times New Roman" w:hAnsi="Times New Roman"/>
          <w:b/>
          <w:sz w:val="36"/>
          <w:szCs w:val="36"/>
        </w:rPr>
        <w:t xml:space="preserve"> </w:t>
      </w:r>
      <w:r w:rsidRPr="00F109EF">
        <w:rPr>
          <w:rFonts w:ascii="Times New Roman" w:hAnsi="Times New Roman"/>
          <w:b/>
          <w:sz w:val="36"/>
          <w:szCs w:val="36"/>
        </w:rPr>
        <w:t>ОБЛАСТИ</w:t>
      </w: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184ACC" w:rsidRPr="00F109EF" w:rsidRDefault="00184ACC" w:rsidP="00F109EF">
      <w:pPr>
        <w:pStyle w:val="ConsPlusTitle"/>
        <w:ind w:firstLine="709"/>
        <w:jc w:val="center"/>
        <w:rPr>
          <w:sz w:val="36"/>
          <w:szCs w:val="36"/>
        </w:rPr>
      </w:pPr>
      <w:r w:rsidRPr="00F109EF">
        <w:rPr>
          <w:sz w:val="36"/>
          <w:szCs w:val="36"/>
        </w:rPr>
        <w:t>ТРЕТЬЕГО</w:t>
      </w:r>
      <w:r w:rsidR="00F109EF" w:rsidRPr="00F109EF">
        <w:rPr>
          <w:sz w:val="36"/>
          <w:szCs w:val="36"/>
        </w:rPr>
        <w:t xml:space="preserve"> </w:t>
      </w:r>
      <w:r w:rsidRPr="00F109EF">
        <w:rPr>
          <w:sz w:val="36"/>
          <w:szCs w:val="36"/>
        </w:rPr>
        <w:t>СОЗЫВА</w:t>
      </w:r>
    </w:p>
    <w:p w:rsidR="00184ACC" w:rsidRPr="00F109EF" w:rsidRDefault="00184ACC" w:rsidP="00F109EF">
      <w:pPr>
        <w:pStyle w:val="ConsPlusTitle"/>
        <w:ind w:firstLine="709"/>
        <w:jc w:val="center"/>
        <w:rPr>
          <w:sz w:val="26"/>
          <w:szCs w:val="26"/>
        </w:rPr>
      </w:pPr>
    </w:p>
    <w:p w:rsidR="00184ACC" w:rsidRPr="00F109EF" w:rsidRDefault="00184ACC" w:rsidP="00F109EF">
      <w:pPr>
        <w:pStyle w:val="ConsPlusTitle"/>
        <w:ind w:firstLine="709"/>
        <w:jc w:val="center"/>
        <w:rPr>
          <w:sz w:val="32"/>
          <w:szCs w:val="32"/>
        </w:rPr>
      </w:pPr>
      <w:r w:rsidRPr="00F109EF">
        <w:rPr>
          <w:sz w:val="32"/>
          <w:szCs w:val="32"/>
        </w:rPr>
        <w:t>РЕШЕНИЕ</w:t>
      </w:r>
    </w:p>
    <w:p w:rsidR="00F109EF" w:rsidRPr="00F109EF" w:rsidRDefault="00F109EF" w:rsidP="00F109EF">
      <w:pPr>
        <w:pStyle w:val="ConsPlusTitle"/>
        <w:ind w:firstLine="709"/>
        <w:jc w:val="center"/>
        <w:rPr>
          <w:sz w:val="26"/>
          <w:szCs w:val="26"/>
        </w:rPr>
      </w:pP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Cs/>
          <w:sz w:val="26"/>
          <w:szCs w:val="26"/>
        </w:rPr>
      </w:pPr>
      <w:r w:rsidRPr="00F109EF">
        <w:rPr>
          <w:rFonts w:ascii="Times New Roman" w:hAnsi="Times New Roman"/>
          <w:bCs/>
          <w:sz w:val="26"/>
          <w:szCs w:val="26"/>
        </w:rPr>
        <w:t>от</w:t>
      </w:r>
      <w:r w:rsidR="00F109EF" w:rsidRPr="00F109EF">
        <w:rPr>
          <w:rFonts w:ascii="Times New Roman" w:hAnsi="Times New Roman"/>
          <w:bCs/>
          <w:sz w:val="26"/>
          <w:szCs w:val="26"/>
        </w:rPr>
        <w:t xml:space="preserve"> </w:t>
      </w:r>
      <w:r w:rsidR="0054261C" w:rsidRPr="0054261C">
        <w:rPr>
          <w:rFonts w:ascii="Times New Roman" w:hAnsi="Times New Roman"/>
          <w:bCs/>
          <w:sz w:val="26"/>
          <w:szCs w:val="26"/>
          <w:u w:val="single"/>
        </w:rPr>
        <w:t>30.10.2020</w:t>
      </w:r>
      <w:r w:rsidR="00F109EF" w:rsidRPr="00F109EF">
        <w:rPr>
          <w:rFonts w:ascii="Times New Roman" w:hAnsi="Times New Roman"/>
          <w:bCs/>
          <w:sz w:val="26"/>
          <w:szCs w:val="26"/>
        </w:rPr>
        <w:t xml:space="preserve"> </w:t>
      </w:r>
      <w:r w:rsidR="0054261C">
        <w:rPr>
          <w:rFonts w:ascii="Times New Roman" w:hAnsi="Times New Roman"/>
          <w:bCs/>
          <w:sz w:val="26"/>
          <w:szCs w:val="26"/>
        </w:rPr>
        <w:t xml:space="preserve">№ </w:t>
      </w:r>
      <w:r w:rsidR="0054261C" w:rsidRPr="0054261C">
        <w:rPr>
          <w:rFonts w:ascii="Times New Roman" w:hAnsi="Times New Roman"/>
          <w:bCs/>
          <w:sz w:val="26"/>
          <w:szCs w:val="26"/>
          <w:u w:val="single"/>
        </w:rPr>
        <w:t>223-32/3</w:t>
      </w:r>
    </w:p>
    <w:p w:rsidR="00F109EF" w:rsidRPr="00F109EF" w:rsidRDefault="00F109EF" w:rsidP="00F109EF">
      <w:pPr>
        <w:ind w:firstLine="709"/>
        <w:jc w:val="center"/>
        <w:rPr>
          <w:rFonts w:ascii="Times New Roman" w:hAnsi="Times New Roman"/>
          <w:bCs/>
          <w:sz w:val="26"/>
          <w:szCs w:val="26"/>
        </w:rPr>
      </w:pP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bCs/>
          <w:sz w:val="26"/>
          <w:szCs w:val="26"/>
        </w:rPr>
        <w:t>с.</w:t>
      </w:r>
      <w:r w:rsidR="00F109EF">
        <w:rPr>
          <w:rFonts w:ascii="Times New Roman" w:hAnsi="Times New Roman"/>
          <w:bCs/>
          <w:sz w:val="26"/>
          <w:szCs w:val="26"/>
        </w:rPr>
        <w:t xml:space="preserve"> </w:t>
      </w:r>
      <w:r w:rsidRPr="00F109EF">
        <w:rPr>
          <w:rFonts w:ascii="Times New Roman" w:hAnsi="Times New Roman"/>
          <w:bCs/>
          <w:sz w:val="26"/>
          <w:szCs w:val="26"/>
        </w:rPr>
        <w:t>Русский</w:t>
      </w:r>
      <w:r w:rsidR="00F109EF" w:rsidRPr="00F109EF">
        <w:rPr>
          <w:rFonts w:ascii="Times New Roman" w:hAnsi="Times New Roman"/>
          <w:bCs/>
          <w:sz w:val="26"/>
          <w:szCs w:val="26"/>
        </w:rPr>
        <w:t xml:space="preserve"> </w:t>
      </w:r>
      <w:r w:rsidRPr="00F109EF">
        <w:rPr>
          <w:rFonts w:ascii="Times New Roman" w:hAnsi="Times New Roman"/>
          <w:bCs/>
          <w:sz w:val="26"/>
          <w:szCs w:val="26"/>
        </w:rPr>
        <w:t>Ишим</w:t>
      </w:r>
    </w:p>
    <w:p w:rsidR="006C0062" w:rsidRPr="00F109EF" w:rsidRDefault="006C0062" w:rsidP="00F109EF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3D0AF0" w:rsidRPr="00F109EF" w:rsidRDefault="003D0AF0" w:rsidP="00F109EF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109EF">
        <w:rPr>
          <w:rFonts w:ascii="Times New Roman" w:hAnsi="Times New Roman" w:cs="Times New Roman"/>
          <w:sz w:val="26"/>
          <w:szCs w:val="26"/>
        </w:rPr>
        <w:t>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внесении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изменений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в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Порядок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принятия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представителем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нанимателя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(работодателем)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решения,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предусмотренного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частью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4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статьи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11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Закона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от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10.10.2007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№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1390-ЗПО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«О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муниципальной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службе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в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области»,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утвержденный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решением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Комитета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местного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самоуправления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сельсовета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района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от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27</w:t>
      </w:r>
      <w:r w:rsidRPr="00F109EF">
        <w:rPr>
          <w:rFonts w:ascii="Times New Roman" w:hAnsi="Times New Roman" w:cs="Times New Roman"/>
          <w:sz w:val="26"/>
          <w:szCs w:val="26"/>
        </w:rPr>
        <w:t>.02.2018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№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 w:cs="Times New Roman"/>
          <w:sz w:val="26"/>
          <w:szCs w:val="26"/>
        </w:rPr>
        <w:t>646-103/2</w:t>
      </w:r>
      <w:r w:rsidR="00F109EF" w:rsidRPr="00F109E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3334FC" w:rsidRPr="00F109EF">
        <w:rPr>
          <w:rFonts w:ascii="Times New Roman" w:hAnsi="Times New Roman" w:cs="Times New Roman"/>
          <w:sz w:val="26"/>
          <w:szCs w:val="26"/>
        </w:rPr>
        <w:t>(с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3334FC" w:rsidRPr="00F109EF">
        <w:rPr>
          <w:rFonts w:ascii="Times New Roman" w:hAnsi="Times New Roman" w:cs="Times New Roman"/>
          <w:sz w:val="26"/>
          <w:szCs w:val="26"/>
        </w:rPr>
        <w:t>последующими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="003334FC" w:rsidRPr="00F109EF">
        <w:rPr>
          <w:rFonts w:ascii="Times New Roman" w:hAnsi="Times New Roman" w:cs="Times New Roman"/>
          <w:sz w:val="26"/>
          <w:szCs w:val="26"/>
        </w:rPr>
        <w:t>изменениями)</w:t>
      </w:r>
    </w:p>
    <w:p w:rsidR="00F109EF" w:rsidRPr="00F109EF" w:rsidRDefault="00F109EF" w:rsidP="00F109EF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6A098B" w:rsidRPr="00F109EF" w:rsidRDefault="006A098B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соответствии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Федеральным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законом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от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06.10.2003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№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131-ФЗ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«Об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общих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принципах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организации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местного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самоуправления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Российской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Федерации»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(с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последующими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изменениями),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Федеральным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законом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от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02.03.2007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№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25-ФЗ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«О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муниципальной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службе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Российской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Федерации»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(с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последующими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изменениями),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основании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статьи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20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Устава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сельсовета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района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(с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последующими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изменениями),</w:t>
      </w:r>
    </w:p>
    <w:p w:rsidR="001444B8" w:rsidRPr="00F109EF" w:rsidRDefault="001444B8" w:rsidP="00F109EF">
      <w:pPr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109EF">
        <w:rPr>
          <w:rFonts w:ascii="Times New Roman" w:hAnsi="Times New Roman"/>
          <w:b/>
          <w:sz w:val="26"/>
          <w:szCs w:val="26"/>
        </w:rPr>
        <w:t>Комитет</w:t>
      </w:r>
      <w:r w:rsidR="00F109EF"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Pr="00F109EF">
        <w:rPr>
          <w:rFonts w:ascii="Times New Roman" w:hAnsi="Times New Roman"/>
          <w:b/>
          <w:sz w:val="26"/>
          <w:szCs w:val="26"/>
        </w:rPr>
        <w:t>местного</w:t>
      </w:r>
      <w:r w:rsidR="00F109EF"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Pr="00F109EF">
        <w:rPr>
          <w:rFonts w:ascii="Times New Roman" w:hAnsi="Times New Roman"/>
          <w:b/>
          <w:sz w:val="26"/>
          <w:szCs w:val="26"/>
        </w:rPr>
        <w:t>самоуправления</w:t>
      </w:r>
      <w:r w:rsidR="00F109EF"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Pr="00F109EF">
        <w:rPr>
          <w:rFonts w:ascii="Times New Roman" w:hAnsi="Times New Roman"/>
          <w:b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Pr="00F109EF">
        <w:rPr>
          <w:rFonts w:ascii="Times New Roman" w:hAnsi="Times New Roman"/>
          <w:b/>
          <w:sz w:val="26"/>
          <w:szCs w:val="26"/>
        </w:rPr>
        <w:t>сельсовета</w:t>
      </w:r>
    </w:p>
    <w:p w:rsidR="00184ACC" w:rsidRPr="00F109EF" w:rsidRDefault="00F109EF" w:rsidP="00F109EF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b/>
          <w:sz w:val="26"/>
          <w:szCs w:val="26"/>
        </w:rPr>
        <w:t>Городищенского</w:t>
      </w:r>
      <w:r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b/>
          <w:sz w:val="26"/>
          <w:szCs w:val="26"/>
        </w:rPr>
        <w:t>района</w:t>
      </w:r>
      <w:r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b/>
          <w:sz w:val="26"/>
          <w:szCs w:val="26"/>
        </w:rPr>
        <w:t>Пензенской</w:t>
      </w:r>
      <w:r w:rsidRPr="00F109EF">
        <w:rPr>
          <w:rFonts w:ascii="Times New Roman" w:hAnsi="Times New Roman"/>
          <w:b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b/>
          <w:sz w:val="26"/>
          <w:szCs w:val="26"/>
        </w:rPr>
        <w:t>области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b/>
          <w:sz w:val="26"/>
          <w:szCs w:val="26"/>
        </w:rPr>
        <w:t>решил:</w:t>
      </w:r>
    </w:p>
    <w:p w:rsidR="00184ACC" w:rsidRPr="00F109EF" w:rsidRDefault="00184ACC" w:rsidP="00F109EF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75583B" w:rsidRPr="00F109EF" w:rsidRDefault="003D0AF0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t>1.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Внести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Порядок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принятия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представителем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нанимателя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(работодателем)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решения,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предусмотренного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частью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4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статьи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11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Закона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от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10.10.2007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№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1390-ЗПО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«О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муниципальной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службе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области»,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утвержденный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решением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Комитета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местного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самоуправления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сельсовета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района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hyperlink r:id="rId9" w:tgtFrame="_blank" w:history="1">
        <w:r w:rsidR="00184ACC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>от</w:t>
        </w:r>
        <w:r w:rsidR="00F109EF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 xml:space="preserve"> </w:t>
        </w:r>
        <w:r w:rsidR="00184ACC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>27.02.2018</w:t>
        </w:r>
        <w:r w:rsidR="00F109EF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 xml:space="preserve"> </w:t>
        </w:r>
        <w:r w:rsidR="00184ACC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>№</w:t>
        </w:r>
        <w:r w:rsidR="00F109EF" w:rsidRPr="00F109EF">
          <w:rPr>
            <w:rStyle w:val="ae"/>
            <w:rFonts w:ascii="Times New Roman" w:hAnsi="Times New Roman"/>
            <w:color w:val="auto"/>
            <w:sz w:val="26"/>
            <w:szCs w:val="26"/>
          </w:rPr>
          <w:t xml:space="preserve"> </w:t>
        </w:r>
      </w:hyperlink>
      <w:r w:rsidR="00184ACC" w:rsidRPr="00F109EF">
        <w:rPr>
          <w:rFonts w:ascii="Times New Roman" w:hAnsi="Times New Roman"/>
          <w:sz w:val="26"/>
          <w:szCs w:val="26"/>
        </w:rPr>
        <w:t>646-103/2</w:t>
      </w:r>
      <w:r w:rsidRPr="00F109EF">
        <w:rPr>
          <w:rFonts w:ascii="Times New Roman" w:hAnsi="Times New Roman"/>
          <w:sz w:val="26"/>
          <w:szCs w:val="26"/>
        </w:rPr>
        <w:t>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CC7FB4" w:rsidRPr="00F109EF">
        <w:rPr>
          <w:rFonts w:ascii="Times New Roman" w:hAnsi="Times New Roman"/>
          <w:sz w:val="26"/>
          <w:szCs w:val="26"/>
        </w:rPr>
        <w:t>изменения,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изложив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абзац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пятый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пункта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4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следующей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75583B" w:rsidRPr="00F109EF">
        <w:rPr>
          <w:rFonts w:ascii="Times New Roman" w:hAnsi="Times New Roman"/>
          <w:sz w:val="26"/>
          <w:szCs w:val="26"/>
        </w:rPr>
        <w:t>редакции:</w:t>
      </w:r>
    </w:p>
    <w:p w:rsidR="0075583B" w:rsidRPr="00F109EF" w:rsidRDefault="0075583B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t>«-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копию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трудовой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книжку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(при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наличии)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(или)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сведения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трудовой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деятельности,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оформленные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установленном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законодательстве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порядке.».</w:t>
      </w:r>
    </w:p>
    <w:p w:rsidR="00184ACC" w:rsidRPr="00F109EF" w:rsidRDefault="001444B8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lastRenderedPageBreak/>
        <w:t>2.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Настоящее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решение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опубликовать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информационном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бюллетене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Комитета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местного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самоуправления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сельсовета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района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области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«Наше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84ACC" w:rsidRPr="00F109EF">
        <w:rPr>
          <w:rFonts w:ascii="Times New Roman" w:hAnsi="Times New Roman"/>
          <w:sz w:val="26"/>
          <w:szCs w:val="26"/>
        </w:rPr>
        <w:t>село».</w:t>
      </w:r>
    </w:p>
    <w:p w:rsidR="001578EF" w:rsidRPr="00F109EF" w:rsidRDefault="00FF30B2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t>3</w:t>
      </w:r>
      <w:r w:rsidR="001578EF" w:rsidRPr="00F109EF">
        <w:rPr>
          <w:rFonts w:ascii="Times New Roman" w:hAnsi="Times New Roman"/>
          <w:sz w:val="26"/>
          <w:szCs w:val="26"/>
        </w:rPr>
        <w:t>.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578EF" w:rsidRPr="00F109EF">
        <w:rPr>
          <w:rFonts w:ascii="Times New Roman" w:hAnsi="Times New Roman"/>
          <w:sz w:val="26"/>
          <w:szCs w:val="26"/>
        </w:rPr>
        <w:t>Настоящее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578EF" w:rsidRPr="00F109EF">
        <w:rPr>
          <w:rFonts w:ascii="Times New Roman" w:hAnsi="Times New Roman"/>
          <w:sz w:val="26"/>
          <w:szCs w:val="26"/>
        </w:rPr>
        <w:t>решение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578EF" w:rsidRPr="00F109EF">
        <w:rPr>
          <w:rFonts w:ascii="Times New Roman" w:hAnsi="Times New Roman"/>
          <w:sz w:val="26"/>
          <w:szCs w:val="26"/>
        </w:rPr>
        <w:t>вступает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578EF" w:rsidRPr="00F109EF">
        <w:rPr>
          <w:rFonts w:ascii="Times New Roman" w:hAnsi="Times New Roman"/>
          <w:sz w:val="26"/>
          <w:szCs w:val="26"/>
        </w:rPr>
        <w:t>в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1578EF" w:rsidRPr="00F109EF">
        <w:rPr>
          <w:rFonts w:ascii="Times New Roman" w:hAnsi="Times New Roman"/>
          <w:sz w:val="26"/>
          <w:szCs w:val="26"/>
        </w:rPr>
        <w:t>с</w:t>
      </w:r>
      <w:r w:rsidR="004F0C0B" w:rsidRPr="00F109EF">
        <w:rPr>
          <w:rFonts w:ascii="Times New Roman" w:hAnsi="Times New Roman"/>
          <w:sz w:val="26"/>
          <w:szCs w:val="26"/>
        </w:rPr>
        <w:t>илу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ED613E" w:rsidRPr="00F109EF">
        <w:rPr>
          <w:rFonts w:ascii="Times New Roman" w:hAnsi="Times New Roman"/>
          <w:sz w:val="26"/>
          <w:szCs w:val="26"/>
        </w:rPr>
        <w:t>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ED613E" w:rsidRPr="00F109EF">
        <w:rPr>
          <w:rFonts w:ascii="Times New Roman" w:hAnsi="Times New Roman"/>
          <w:sz w:val="26"/>
          <w:szCs w:val="26"/>
        </w:rPr>
        <w:t>следующий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ED613E" w:rsidRPr="00F109EF">
        <w:rPr>
          <w:rFonts w:ascii="Times New Roman" w:hAnsi="Times New Roman"/>
          <w:sz w:val="26"/>
          <w:szCs w:val="26"/>
        </w:rPr>
        <w:t>день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4F0C0B" w:rsidRPr="00F109EF">
        <w:rPr>
          <w:rFonts w:ascii="Times New Roman" w:hAnsi="Times New Roman"/>
          <w:sz w:val="26"/>
          <w:szCs w:val="26"/>
        </w:rPr>
        <w:t>после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ED613E" w:rsidRPr="00F109EF">
        <w:rPr>
          <w:rFonts w:ascii="Times New Roman" w:hAnsi="Times New Roman"/>
          <w:sz w:val="26"/>
          <w:szCs w:val="26"/>
        </w:rPr>
        <w:t>дня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4F0C0B" w:rsidRPr="00F109EF">
        <w:rPr>
          <w:rFonts w:ascii="Times New Roman" w:hAnsi="Times New Roman"/>
          <w:sz w:val="26"/>
          <w:szCs w:val="26"/>
        </w:rPr>
        <w:t>его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4F0C0B" w:rsidRPr="00F109EF">
        <w:rPr>
          <w:rFonts w:ascii="Times New Roman" w:hAnsi="Times New Roman"/>
          <w:sz w:val="26"/>
          <w:szCs w:val="26"/>
        </w:rPr>
        <w:t>официального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="004F0C0B" w:rsidRPr="00F109EF">
        <w:rPr>
          <w:rFonts w:ascii="Times New Roman" w:hAnsi="Times New Roman"/>
          <w:sz w:val="26"/>
          <w:szCs w:val="26"/>
        </w:rPr>
        <w:t>опубликования.</w:t>
      </w:r>
    </w:p>
    <w:p w:rsidR="00184ACC" w:rsidRPr="00F109EF" w:rsidRDefault="00184ACC" w:rsidP="00F109EF">
      <w:pPr>
        <w:ind w:firstLine="709"/>
        <w:rPr>
          <w:rFonts w:ascii="Times New Roman" w:hAnsi="Times New Roman"/>
          <w:sz w:val="26"/>
          <w:szCs w:val="26"/>
        </w:rPr>
      </w:pPr>
      <w:r w:rsidRPr="00F109EF">
        <w:rPr>
          <w:rFonts w:ascii="Times New Roman" w:hAnsi="Times New Roman"/>
          <w:sz w:val="26"/>
          <w:szCs w:val="26"/>
        </w:rPr>
        <w:t>4.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Контроль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за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исполнением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настоящего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решения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возложить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Главу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сельсовета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района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/>
          <w:sz w:val="26"/>
          <w:szCs w:val="26"/>
        </w:rPr>
        <w:t xml:space="preserve"> </w:t>
      </w:r>
      <w:r w:rsidRPr="00F109EF">
        <w:rPr>
          <w:rFonts w:ascii="Times New Roman" w:hAnsi="Times New Roman"/>
          <w:sz w:val="26"/>
          <w:szCs w:val="26"/>
        </w:rPr>
        <w:t>области.</w:t>
      </w:r>
    </w:p>
    <w:p w:rsidR="00184ACC" w:rsidRPr="00F109EF" w:rsidRDefault="00184ACC" w:rsidP="00F109EF">
      <w:pPr>
        <w:ind w:firstLine="709"/>
        <w:rPr>
          <w:rFonts w:ascii="Times New Roman" w:hAnsi="Times New Roman"/>
          <w:sz w:val="26"/>
          <w:szCs w:val="26"/>
        </w:rPr>
      </w:pPr>
    </w:p>
    <w:p w:rsidR="00184ACC" w:rsidRPr="00F109EF" w:rsidRDefault="00184ACC" w:rsidP="00F109EF">
      <w:pPr>
        <w:ind w:firstLine="709"/>
        <w:rPr>
          <w:rFonts w:ascii="Times New Roman" w:hAnsi="Times New Roman"/>
          <w:sz w:val="26"/>
          <w:szCs w:val="26"/>
        </w:rPr>
      </w:pPr>
    </w:p>
    <w:p w:rsidR="00184ACC" w:rsidRPr="00F109EF" w:rsidRDefault="00184ACC" w:rsidP="00F109EF">
      <w:pPr>
        <w:ind w:firstLine="709"/>
        <w:rPr>
          <w:rFonts w:ascii="Times New Roman" w:hAnsi="Times New Roman"/>
          <w:sz w:val="26"/>
          <w:szCs w:val="26"/>
        </w:rPr>
      </w:pPr>
    </w:p>
    <w:p w:rsidR="00184ACC" w:rsidRPr="00F109EF" w:rsidRDefault="00184ACC" w:rsidP="00F109E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109EF">
        <w:rPr>
          <w:rFonts w:ascii="Times New Roman" w:hAnsi="Times New Roman" w:cs="Times New Roman"/>
          <w:sz w:val="26"/>
          <w:szCs w:val="26"/>
        </w:rPr>
        <w:t>Глава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Русско-Ишимского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сельсовета</w:t>
      </w:r>
    </w:p>
    <w:p w:rsidR="00184ACC" w:rsidRPr="00F109EF" w:rsidRDefault="00184ACC" w:rsidP="00F109E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109EF">
        <w:rPr>
          <w:rFonts w:ascii="Times New Roman" w:hAnsi="Times New Roman" w:cs="Times New Roman"/>
          <w:sz w:val="26"/>
          <w:szCs w:val="26"/>
        </w:rPr>
        <w:t>Городищенского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района</w:t>
      </w:r>
    </w:p>
    <w:p w:rsidR="00184ACC" w:rsidRPr="00F109EF" w:rsidRDefault="00184ACC" w:rsidP="00F109E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109EF">
        <w:rPr>
          <w:rFonts w:ascii="Times New Roman" w:hAnsi="Times New Roman" w:cs="Times New Roman"/>
          <w:sz w:val="26"/>
          <w:szCs w:val="26"/>
        </w:rPr>
        <w:t>Пензенской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области</w:t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Pr="00F109EF">
        <w:rPr>
          <w:rFonts w:ascii="Times New Roman" w:hAnsi="Times New Roman" w:cs="Times New Roman"/>
          <w:sz w:val="26"/>
          <w:szCs w:val="26"/>
        </w:rPr>
        <w:tab/>
      </w:r>
      <w:r w:rsidR="00F109EF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F109EF">
        <w:rPr>
          <w:rFonts w:ascii="Times New Roman" w:hAnsi="Times New Roman" w:cs="Times New Roman"/>
          <w:sz w:val="26"/>
          <w:szCs w:val="26"/>
        </w:rPr>
        <w:t>М.Н.</w:t>
      </w:r>
      <w:r w:rsidR="00F109EF" w:rsidRPr="00F109EF">
        <w:rPr>
          <w:rFonts w:ascii="Times New Roman" w:hAnsi="Times New Roman" w:cs="Times New Roman"/>
          <w:sz w:val="26"/>
          <w:szCs w:val="26"/>
        </w:rPr>
        <w:t xml:space="preserve"> </w:t>
      </w:r>
      <w:r w:rsidRPr="00F109EF">
        <w:rPr>
          <w:rFonts w:ascii="Times New Roman" w:hAnsi="Times New Roman" w:cs="Times New Roman"/>
          <w:sz w:val="26"/>
          <w:szCs w:val="26"/>
        </w:rPr>
        <w:t>Лукина</w:t>
      </w:r>
    </w:p>
    <w:sectPr w:rsidR="00184ACC" w:rsidRPr="00F109EF" w:rsidSect="005175B1">
      <w:type w:val="continuous"/>
      <w:pgSz w:w="11909" w:h="16834"/>
      <w:pgMar w:top="1134" w:right="851" w:bottom="1134" w:left="1418" w:header="720" w:footer="720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DA4" w:rsidRDefault="00526DA4" w:rsidP="007C5F17">
      <w:r>
        <w:separator/>
      </w:r>
    </w:p>
  </w:endnote>
  <w:endnote w:type="continuationSeparator" w:id="1">
    <w:p w:rsidR="00526DA4" w:rsidRDefault="00526DA4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DA4" w:rsidRDefault="00526DA4" w:rsidP="007C5F17">
      <w:r>
        <w:separator/>
      </w:r>
    </w:p>
  </w:footnote>
  <w:footnote w:type="continuationSeparator" w:id="1">
    <w:p w:rsidR="00526DA4" w:rsidRDefault="00526DA4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50C5"/>
    <w:multiLevelType w:val="hybridMultilevel"/>
    <w:tmpl w:val="1D546484"/>
    <w:lvl w:ilvl="0" w:tplc="F0801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0F5432"/>
    <w:multiLevelType w:val="hybridMultilevel"/>
    <w:tmpl w:val="359C2098"/>
    <w:lvl w:ilvl="0" w:tplc="96500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85569C"/>
    <w:multiLevelType w:val="hybridMultilevel"/>
    <w:tmpl w:val="101A3610"/>
    <w:lvl w:ilvl="0" w:tplc="3FBA1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5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B313F"/>
    <w:rsid w:val="00024522"/>
    <w:rsid w:val="000373F8"/>
    <w:rsid w:val="00053E7E"/>
    <w:rsid w:val="000755AD"/>
    <w:rsid w:val="000852D0"/>
    <w:rsid w:val="00092001"/>
    <w:rsid w:val="0009644F"/>
    <w:rsid w:val="000A2C97"/>
    <w:rsid w:val="000A71F9"/>
    <w:rsid w:val="000D2C5A"/>
    <w:rsid w:val="000F051B"/>
    <w:rsid w:val="000F1093"/>
    <w:rsid w:val="000F68FB"/>
    <w:rsid w:val="000F7C8E"/>
    <w:rsid w:val="0010476A"/>
    <w:rsid w:val="00107B3A"/>
    <w:rsid w:val="00113628"/>
    <w:rsid w:val="001201E9"/>
    <w:rsid w:val="00120D93"/>
    <w:rsid w:val="001229ED"/>
    <w:rsid w:val="0013644E"/>
    <w:rsid w:val="001404EB"/>
    <w:rsid w:val="00144336"/>
    <w:rsid w:val="001444B8"/>
    <w:rsid w:val="00146FBB"/>
    <w:rsid w:val="001578EF"/>
    <w:rsid w:val="00160BCF"/>
    <w:rsid w:val="00160DC2"/>
    <w:rsid w:val="00163A34"/>
    <w:rsid w:val="001656D5"/>
    <w:rsid w:val="00171185"/>
    <w:rsid w:val="0018325A"/>
    <w:rsid w:val="00184ACC"/>
    <w:rsid w:val="001869B2"/>
    <w:rsid w:val="0019285C"/>
    <w:rsid w:val="001C085C"/>
    <w:rsid w:val="001C558C"/>
    <w:rsid w:val="001D2FF6"/>
    <w:rsid w:val="001D7AA4"/>
    <w:rsid w:val="001E10B0"/>
    <w:rsid w:val="001E40F7"/>
    <w:rsid w:val="001E5BEF"/>
    <w:rsid w:val="001E61C2"/>
    <w:rsid w:val="001E745D"/>
    <w:rsid w:val="001F2F8F"/>
    <w:rsid w:val="00213E1F"/>
    <w:rsid w:val="00234400"/>
    <w:rsid w:val="0024578B"/>
    <w:rsid w:val="002528D7"/>
    <w:rsid w:val="00263B80"/>
    <w:rsid w:val="002657F4"/>
    <w:rsid w:val="00277E0F"/>
    <w:rsid w:val="0028469B"/>
    <w:rsid w:val="00287E75"/>
    <w:rsid w:val="002A1140"/>
    <w:rsid w:val="002E05E9"/>
    <w:rsid w:val="002F24BE"/>
    <w:rsid w:val="00307AE4"/>
    <w:rsid w:val="00316CDC"/>
    <w:rsid w:val="003175E1"/>
    <w:rsid w:val="00322A96"/>
    <w:rsid w:val="00323F82"/>
    <w:rsid w:val="00325860"/>
    <w:rsid w:val="00332F5A"/>
    <w:rsid w:val="003334FC"/>
    <w:rsid w:val="003479F4"/>
    <w:rsid w:val="003A7EC8"/>
    <w:rsid w:val="003C3C78"/>
    <w:rsid w:val="003D0AF0"/>
    <w:rsid w:val="003D2931"/>
    <w:rsid w:val="003E732B"/>
    <w:rsid w:val="003F1B52"/>
    <w:rsid w:val="004115E0"/>
    <w:rsid w:val="0042062E"/>
    <w:rsid w:val="004344A1"/>
    <w:rsid w:val="00441FD1"/>
    <w:rsid w:val="004608EE"/>
    <w:rsid w:val="00477373"/>
    <w:rsid w:val="00482A5A"/>
    <w:rsid w:val="004837D7"/>
    <w:rsid w:val="0048395C"/>
    <w:rsid w:val="004A0021"/>
    <w:rsid w:val="004A282A"/>
    <w:rsid w:val="004A45BE"/>
    <w:rsid w:val="004A4CBD"/>
    <w:rsid w:val="004D2D43"/>
    <w:rsid w:val="004E7660"/>
    <w:rsid w:val="004F0C0B"/>
    <w:rsid w:val="004F0C3A"/>
    <w:rsid w:val="00502DF7"/>
    <w:rsid w:val="00514767"/>
    <w:rsid w:val="0051540D"/>
    <w:rsid w:val="005175B1"/>
    <w:rsid w:val="00517DCC"/>
    <w:rsid w:val="0052481C"/>
    <w:rsid w:val="00526DA4"/>
    <w:rsid w:val="00530FBA"/>
    <w:rsid w:val="00536A8C"/>
    <w:rsid w:val="00541CCA"/>
    <w:rsid w:val="0054261C"/>
    <w:rsid w:val="00543ACD"/>
    <w:rsid w:val="005478E4"/>
    <w:rsid w:val="0056215D"/>
    <w:rsid w:val="005726AD"/>
    <w:rsid w:val="00584DE4"/>
    <w:rsid w:val="005868F2"/>
    <w:rsid w:val="0059520F"/>
    <w:rsid w:val="005A5969"/>
    <w:rsid w:val="005A6CF0"/>
    <w:rsid w:val="005B0410"/>
    <w:rsid w:val="005C33CB"/>
    <w:rsid w:val="005C4FE2"/>
    <w:rsid w:val="005C64CA"/>
    <w:rsid w:val="005E352B"/>
    <w:rsid w:val="005E72E2"/>
    <w:rsid w:val="00607233"/>
    <w:rsid w:val="00612A82"/>
    <w:rsid w:val="0061336D"/>
    <w:rsid w:val="006154E3"/>
    <w:rsid w:val="0061782D"/>
    <w:rsid w:val="00625898"/>
    <w:rsid w:val="006445E9"/>
    <w:rsid w:val="006731A2"/>
    <w:rsid w:val="00676DD1"/>
    <w:rsid w:val="00676ECE"/>
    <w:rsid w:val="00693A10"/>
    <w:rsid w:val="006A098B"/>
    <w:rsid w:val="006A1A19"/>
    <w:rsid w:val="006B4038"/>
    <w:rsid w:val="006C0062"/>
    <w:rsid w:val="006C4BAE"/>
    <w:rsid w:val="006C52EE"/>
    <w:rsid w:val="006F06CC"/>
    <w:rsid w:val="00702F58"/>
    <w:rsid w:val="0070786C"/>
    <w:rsid w:val="00710834"/>
    <w:rsid w:val="00723F0B"/>
    <w:rsid w:val="00740498"/>
    <w:rsid w:val="0075583B"/>
    <w:rsid w:val="0076344E"/>
    <w:rsid w:val="0077059A"/>
    <w:rsid w:val="00770CDF"/>
    <w:rsid w:val="007B6A44"/>
    <w:rsid w:val="007C0FBC"/>
    <w:rsid w:val="007C5F17"/>
    <w:rsid w:val="007C7EF0"/>
    <w:rsid w:val="007C7F7E"/>
    <w:rsid w:val="007D1044"/>
    <w:rsid w:val="007D29FE"/>
    <w:rsid w:val="007E635A"/>
    <w:rsid w:val="007E65D8"/>
    <w:rsid w:val="007F10EA"/>
    <w:rsid w:val="00801124"/>
    <w:rsid w:val="00803D4F"/>
    <w:rsid w:val="00806CAF"/>
    <w:rsid w:val="00810090"/>
    <w:rsid w:val="00813026"/>
    <w:rsid w:val="008140B9"/>
    <w:rsid w:val="00817558"/>
    <w:rsid w:val="00820452"/>
    <w:rsid w:val="0082389E"/>
    <w:rsid w:val="0083439D"/>
    <w:rsid w:val="00853416"/>
    <w:rsid w:val="00864BF4"/>
    <w:rsid w:val="00866BB4"/>
    <w:rsid w:val="00873F49"/>
    <w:rsid w:val="00876150"/>
    <w:rsid w:val="008A13FF"/>
    <w:rsid w:val="008A71E9"/>
    <w:rsid w:val="008B066F"/>
    <w:rsid w:val="008E19AB"/>
    <w:rsid w:val="009022EE"/>
    <w:rsid w:val="0090534B"/>
    <w:rsid w:val="00910A6D"/>
    <w:rsid w:val="009252BC"/>
    <w:rsid w:val="00931600"/>
    <w:rsid w:val="00941677"/>
    <w:rsid w:val="00952D8A"/>
    <w:rsid w:val="00975AD1"/>
    <w:rsid w:val="00975F3B"/>
    <w:rsid w:val="00977DF1"/>
    <w:rsid w:val="009969AB"/>
    <w:rsid w:val="009A2AF3"/>
    <w:rsid w:val="009A36FE"/>
    <w:rsid w:val="009A3A88"/>
    <w:rsid w:val="009A53D6"/>
    <w:rsid w:val="009C7B63"/>
    <w:rsid w:val="009F2D6D"/>
    <w:rsid w:val="00A129BF"/>
    <w:rsid w:val="00A352BE"/>
    <w:rsid w:val="00A424D5"/>
    <w:rsid w:val="00A45101"/>
    <w:rsid w:val="00A51D9E"/>
    <w:rsid w:val="00A555AD"/>
    <w:rsid w:val="00A62606"/>
    <w:rsid w:val="00A731B5"/>
    <w:rsid w:val="00A7520C"/>
    <w:rsid w:val="00A7741F"/>
    <w:rsid w:val="00A77B0B"/>
    <w:rsid w:val="00A908BE"/>
    <w:rsid w:val="00A91B40"/>
    <w:rsid w:val="00A949A5"/>
    <w:rsid w:val="00AA0A1D"/>
    <w:rsid w:val="00AA42E5"/>
    <w:rsid w:val="00AA5FA0"/>
    <w:rsid w:val="00AB0133"/>
    <w:rsid w:val="00AB313F"/>
    <w:rsid w:val="00AB529C"/>
    <w:rsid w:val="00AC34F6"/>
    <w:rsid w:val="00AC35A3"/>
    <w:rsid w:val="00AC7066"/>
    <w:rsid w:val="00AD2AFD"/>
    <w:rsid w:val="00AD5B4B"/>
    <w:rsid w:val="00AD73F4"/>
    <w:rsid w:val="00AD7F56"/>
    <w:rsid w:val="00AE4FBC"/>
    <w:rsid w:val="00AF2AAD"/>
    <w:rsid w:val="00B17407"/>
    <w:rsid w:val="00B2263F"/>
    <w:rsid w:val="00B25597"/>
    <w:rsid w:val="00B435B5"/>
    <w:rsid w:val="00B50441"/>
    <w:rsid w:val="00B81728"/>
    <w:rsid w:val="00BA24DA"/>
    <w:rsid w:val="00BB2714"/>
    <w:rsid w:val="00BB5084"/>
    <w:rsid w:val="00BB69DE"/>
    <w:rsid w:val="00BC1985"/>
    <w:rsid w:val="00BC4C01"/>
    <w:rsid w:val="00BC6522"/>
    <w:rsid w:val="00BC7DC4"/>
    <w:rsid w:val="00BD427E"/>
    <w:rsid w:val="00BD6450"/>
    <w:rsid w:val="00BD7780"/>
    <w:rsid w:val="00BE6BD0"/>
    <w:rsid w:val="00C2501E"/>
    <w:rsid w:val="00C44FDD"/>
    <w:rsid w:val="00C60720"/>
    <w:rsid w:val="00C626CD"/>
    <w:rsid w:val="00C75973"/>
    <w:rsid w:val="00C77D1B"/>
    <w:rsid w:val="00C80725"/>
    <w:rsid w:val="00C90A28"/>
    <w:rsid w:val="00C93790"/>
    <w:rsid w:val="00CC7FB4"/>
    <w:rsid w:val="00CD0360"/>
    <w:rsid w:val="00CD21F8"/>
    <w:rsid w:val="00CE3439"/>
    <w:rsid w:val="00CF1673"/>
    <w:rsid w:val="00CF5680"/>
    <w:rsid w:val="00D0630F"/>
    <w:rsid w:val="00D13F11"/>
    <w:rsid w:val="00D268E8"/>
    <w:rsid w:val="00D30986"/>
    <w:rsid w:val="00D378F3"/>
    <w:rsid w:val="00D72886"/>
    <w:rsid w:val="00D74268"/>
    <w:rsid w:val="00D91F7E"/>
    <w:rsid w:val="00D91FA9"/>
    <w:rsid w:val="00DA6B59"/>
    <w:rsid w:val="00DB1FE0"/>
    <w:rsid w:val="00DC6933"/>
    <w:rsid w:val="00DE2D2E"/>
    <w:rsid w:val="00DF28AC"/>
    <w:rsid w:val="00E046F9"/>
    <w:rsid w:val="00E07144"/>
    <w:rsid w:val="00E117D3"/>
    <w:rsid w:val="00E307B9"/>
    <w:rsid w:val="00E41D42"/>
    <w:rsid w:val="00E5159A"/>
    <w:rsid w:val="00E5547C"/>
    <w:rsid w:val="00E60595"/>
    <w:rsid w:val="00E74789"/>
    <w:rsid w:val="00E80EEA"/>
    <w:rsid w:val="00E8322B"/>
    <w:rsid w:val="00E911D1"/>
    <w:rsid w:val="00E95A90"/>
    <w:rsid w:val="00EA35A6"/>
    <w:rsid w:val="00EA55A9"/>
    <w:rsid w:val="00EA66B7"/>
    <w:rsid w:val="00EB13C7"/>
    <w:rsid w:val="00EB45E9"/>
    <w:rsid w:val="00EB7208"/>
    <w:rsid w:val="00EB7E08"/>
    <w:rsid w:val="00EC665F"/>
    <w:rsid w:val="00ED613E"/>
    <w:rsid w:val="00EE5D57"/>
    <w:rsid w:val="00F01047"/>
    <w:rsid w:val="00F03B9B"/>
    <w:rsid w:val="00F109EF"/>
    <w:rsid w:val="00F30CB8"/>
    <w:rsid w:val="00F33CA2"/>
    <w:rsid w:val="00F35D56"/>
    <w:rsid w:val="00F37C2A"/>
    <w:rsid w:val="00F40CAF"/>
    <w:rsid w:val="00F40D14"/>
    <w:rsid w:val="00F416B8"/>
    <w:rsid w:val="00F43E0A"/>
    <w:rsid w:val="00F51F3A"/>
    <w:rsid w:val="00F52A04"/>
    <w:rsid w:val="00F54185"/>
    <w:rsid w:val="00F5688A"/>
    <w:rsid w:val="00F655AF"/>
    <w:rsid w:val="00F65B3D"/>
    <w:rsid w:val="00F67500"/>
    <w:rsid w:val="00F70836"/>
    <w:rsid w:val="00F7742B"/>
    <w:rsid w:val="00F85CE3"/>
    <w:rsid w:val="00F902F2"/>
    <w:rsid w:val="00F9247E"/>
    <w:rsid w:val="00F9404D"/>
    <w:rsid w:val="00F95326"/>
    <w:rsid w:val="00FB48E8"/>
    <w:rsid w:val="00FC41E6"/>
    <w:rsid w:val="00FE5878"/>
    <w:rsid w:val="00FF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C7B6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9C7B6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9C7B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9C7B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9C7B63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9C7B63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9C7B63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9C7B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9C7B63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paragraph" w:styleId="af0">
    <w:name w:val="List Paragraph"/>
    <w:basedOn w:val="a0"/>
    <w:uiPriority w:val="34"/>
    <w:qFormat/>
    <w:rsid w:val="003D0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88721396-7542-4685-9DB5-8EC8B8991FC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A61A7-3025-47F7-A8C6-499D0F29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>О внесении изменений в Порядок принятия представителем нанимателя (работодателем</vt:lpstr>
      <vt:lpstr>Глава Русско-Ишимского сельсовета</vt:lpstr>
      <vt:lpstr>Городищенского района</vt:lpstr>
      <vt:lpstr>Пензенской области						М.Н. Лукина</vt:lpstr>
    </vt:vector>
  </TitlesOfParts>
  <Company>MultiDVD Team</Company>
  <LinksUpToDate>false</LinksUpToDate>
  <CharactersWithSpaces>2295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consultantplus://offline/ref=E0A59EB3B431CD5F1158694FC8AFD3F5011F95C372BFFF75811F0856BA5F22EB32299D35D73D6863F4001855005FE9C687A8A13EADADRFj3G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2020-10-23T07:27:00Z</cp:lastPrinted>
  <dcterms:created xsi:type="dcterms:W3CDTF">2020-11-03T10:51:00Z</dcterms:created>
  <dcterms:modified xsi:type="dcterms:W3CDTF">2020-11-09T10:34:00Z</dcterms:modified>
</cp:coreProperties>
</file>