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75" w:rsidRDefault="007B5675" w:rsidP="005C5933">
      <w:pPr>
        <w:ind w:firstLine="709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71437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675" w:rsidRDefault="007B5675" w:rsidP="005C5933">
      <w:pPr>
        <w:ind w:firstLine="709"/>
        <w:jc w:val="center"/>
        <w:rPr>
          <w:sz w:val="22"/>
          <w:szCs w:val="22"/>
        </w:rPr>
      </w:pPr>
    </w:p>
    <w:p w:rsidR="007B5675" w:rsidRPr="00ED719E" w:rsidRDefault="007B5675" w:rsidP="005C5933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ED719E"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  <w:r w:rsidR="005C5933">
        <w:rPr>
          <w:rFonts w:ascii="Times New Roman" w:hAnsi="Times New Roman"/>
          <w:b/>
          <w:sz w:val="36"/>
          <w:szCs w:val="36"/>
        </w:rPr>
        <w:t xml:space="preserve"> </w:t>
      </w:r>
      <w:r w:rsidRPr="00ED719E">
        <w:rPr>
          <w:rFonts w:ascii="Times New Roman" w:hAnsi="Times New Roman"/>
          <w:b/>
          <w:sz w:val="36"/>
          <w:szCs w:val="36"/>
        </w:rPr>
        <w:t>РУССКО-ИШИМСКОГО СЕЛЬСОВЕТА</w:t>
      </w:r>
      <w:r w:rsidR="005C5933">
        <w:rPr>
          <w:rFonts w:ascii="Times New Roman" w:hAnsi="Times New Roman"/>
          <w:b/>
          <w:sz w:val="36"/>
          <w:szCs w:val="36"/>
        </w:rPr>
        <w:t xml:space="preserve"> </w:t>
      </w:r>
      <w:r w:rsidRPr="00ED719E">
        <w:rPr>
          <w:rFonts w:ascii="Times New Roman" w:hAnsi="Times New Roman"/>
          <w:b/>
          <w:sz w:val="36"/>
          <w:szCs w:val="36"/>
        </w:rPr>
        <w:t xml:space="preserve">ГОРОДИЩЕНСКОГО РАЙОНА </w:t>
      </w:r>
    </w:p>
    <w:p w:rsidR="007B5675" w:rsidRPr="00ED719E" w:rsidRDefault="007B5675" w:rsidP="005C5933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 w:rsidRPr="00ED719E">
        <w:rPr>
          <w:rFonts w:ascii="Times New Roman" w:hAnsi="Times New Roman"/>
          <w:b/>
          <w:sz w:val="36"/>
          <w:szCs w:val="36"/>
        </w:rPr>
        <w:t>ПЕНЗЕНСКОЙ ОБЛАСТИ</w:t>
      </w:r>
    </w:p>
    <w:p w:rsidR="007B5675" w:rsidRPr="00ED719E" w:rsidRDefault="007B5675" w:rsidP="005C5933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7B5675" w:rsidRPr="00ED719E" w:rsidRDefault="007B5675" w:rsidP="005C5933">
      <w:pPr>
        <w:pStyle w:val="ConsPlusTitle"/>
        <w:ind w:firstLine="709"/>
        <w:jc w:val="center"/>
        <w:rPr>
          <w:sz w:val="36"/>
          <w:szCs w:val="36"/>
        </w:rPr>
      </w:pPr>
      <w:r w:rsidRPr="00ED719E">
        <w:rPr>
          <w:sz w:val="36"/>
          <w:szCs w:val="36"/>
        </w:rPr>
        <w:t>ТРЕТЬЕГО СОЗЫВА</w:t>
      </w:r>
    </w:p>
    <w:p w:rsidR="007B5675" w:rsidRDefault="007B5675" w:rsidP="005C5933">
      <w:pPr>
        <w:pStyle w:val="ConsPlusTitle"/>
        <w:ind w:firstLine="709"/>
        <w:jc w:val="center"/>
      </w:pPr>
    </w:p>
    <w:p w:rsidR="007B5675" w:rsidRDefault="007B5675" w:rsidP="005C5933">
      <w:pPr>
        <w:pStyle w:val="ConsPlusTitle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C5933" w:rsidRDefault="005C5933" w:rsidP="005C5933">
      <w:pPr>
        <w:pStyle w:val="ConsPlusTitle"/>
        <w:ind w:firstLine="709"/>
        <w:jc w:val="center"/>
        <w:rPr>
          <w:sz w:val="28"/>
          <w:szCs w:val="28"/>
        </w:rPr>
      </w:pPr>
    </w:p>
    <w:p w:rsidR="007B5675" w:rsidRPr="00E951A0" w:rsidRDefault="00E951A0" w:rsidP="005C5933">
      <w:pPr>
        <w:ind w:firstLine="709"/>
        <w:jc w:val="center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 xml:space="preserve">от </w:t>
      </w:r>
      <w:r w:rsidRPr="00E951A0">
        <w:rPr>
          <w:rFonts w:ascii="Times New Roman" w:hAnsi="Times New Roman"/>
          <w:bCs/>
          <w:sz w:val="28"/>
          <w:szCs w:val="28"/>
          <w:u w:val="single"/>
        </w:rPr>
        <w:t>30.10.2020</w:t>
      </w:r>
      <w:r>
        <w:rPr>
          <w:rFonts w:ascii="Times New Roman" w:hAnsi="Times New Roman"/>
          <w:bCs/>
          <w:sz w:val="28"/>
          <w:szCs w:val="28"/>
        </w:rPr>
        <w:t xml:space="preserve"> № </w:t>
      </w:r>
      <w:r w:rsidRPr="00E951A0">
        <w:rPr>
          <w:rFonts w:ascii="Times New Roman" w:hAnsi="Times New Roman"/>
          <w:bCs/>
          <w:sz w:val="28"/>
          <w:szCs w:val="28"/>
          <w:u w:val="single"/>
        </w:rPr>
        <w:t>222-32/3</w:t>
      </w:r>
    </w:p>
    <w:p w:rsidR="005C5933" w:rsidRDefault="005C5933" w:rsidP="005C5933">
      <w:pPr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7B5675" w:rsidRDefault="007B5675" w:rsidP="005C5933">
      <w:pPr>
        <w:ind w:firstLine="709"/>
        <w:jc w:val="center"/>
        <w:rPr>
          <w:rFonts w:ascii="Times New Roman" w:hAnsi="Times New Roman"/>
          <w:sz w:val="26"/>
          <w:szCs w:val="26"/>
        </w:rPr>
      </w:pPr>
      <w:r w:rsidRPr="00ED719E">
        <w:rPr>
          <w:rFonts w:ascii="Times New Roman" w:hAnsi="Times New Roman"/>
          <w:bCs/>
        </w:rPr>
        <w:t>с.</w:t>
      </w:r>
      <w:r w:rsidR="005C5933">
        <w:rPr>
          <w:rFonts w:ascii="Times New Roman" w:hAnsi="Times New Roman"/>
          <w:bCs/>
        </w:rPr>
        <w:t xml:space="preserve"> </w:t>
      </w:r>
      <w:r w:rsidRPr="00ED719E">
        <w:rPr>
          <w:rFonts w:ascii="Times New Roman" w:hAnsi="Times New Roman"/>
          <w:bCs/>
        </w:rPr>
        <w:t>Русский Ишим</w:t>
      </w:r>
    </w:p>
    <w:p w:rsidR="007B60AB" w:rsidRPr="00834151" w:rsidRDefault="007B60AB" w:rsidP="005C5933">
      <w:pPr>
        <w:pStyle w:val="Title"/>
        <w:spacing w:before="0"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1444B8" w:rsidRPr="007B5675" w:rsidRDefault="001444B8" w:rsidP="005C5933">
      <w:pPr>
        <w:pStyle w:val="Title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B5675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11980" w:rsidRPr="007B5675">
        <w:rPr>
          <w:rFonts w:ascii="Times New Roman" w:hAnsi="Times New Roman" w:cs="Times New Roman"/>
          <w:sz w:val="28"/>
          <w:szCs w:val="28"/>
        </w:rPr>
        <w:t xml:space="preserve">Порядок проведения конкурса на замещение вакантной должности муниципальной службы в органах местного самоуправления </w:t>
      </w:r>
      <w:r w:rsidR="007B5675">
        <w:rPr>
          <w:rFonts w:ascii="Times New Roman" w:hAnsi="Times New Roman" w:cs="Times New Roman"/>
          <w:sz w:val="28"/>
          <w:szCs w:val="28"/>
        </w:rPr>
        <w:t xml:space="preserve">Русско-Ишимского сельсовета Городищенского </w:t>
      </w:r>
      <w:r w:rsidR="00211980" w:rsidRPr="007B5675">
        <w:rPr>
          <w:rFonts w:ascii="Times New Roman" w:hAnsi="Times New Roman" w:cs="Times New Roman"/>
          <w:sz w:val="28"/>
          <w:szCs w:val="28"/>
        </w:rPr>
        <w:t>район</w:t>
      </w:r>
      <w:r w:rsidR="007B5675">
        <w:rPr>
          <w:rFonts w:ascii="Times New Roman" w:hAnsi="Times New Roman" w:cs="Times New Roman"/>
          <w:sz w:val="28"/>
          <w:szCs w:val="28"/>
        </w:rPr>
        <w:t>а</w:t>
      </w:r>
      <w:r w:rsidR="00211980" w:rsidRPr="007B5675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="001578EF" w:rsidRPr="007B5675">
        <w:rPr>
          <w:rFonts w:ascii="Times New Roman" w:hAnsi="Times New Roman" w:cs="Times New Roman"/>
          <w:sz w:val="28"/>
          <w:szCs w:val="28"/>
        </w:rPr>
        <w:t>,</w:t>
      </w:r>
      <w:r w:rsidRPr="007B5675">
        <w:rPr>
          <w:rFonts w:ascii="Times New Roman" w:hAnsi="Times New Roman" w:cs="Times New Roman"/>
          <w:sz w:val="28"/>
          <w:szCs w:val="28"/>
        </w:rPr>
        <w:t xml:space="preserve"> </w:t>
      </w:r>
      <w:r w:rsidR="001578EF" w:rsidRPr="007B5675">
        <w:rPr>
          <w:rFonts w:ascii="Times New Roman" w:hAnsi="Times New Roman" w:cs="Times New Roman"/>
          <w:sz w:val="28"/>
          <w:szCs w:val="28"/>
        </w:rPr>
        <w:t>утвержденн</w:t>
      </w:r>
      <w:r w:rsidR="00BD427E" w:rsidRPr="007B5675">
        <w:rPr>
          <w:rFonts w:ascii="Times New Roman" w:hAnsi="Times New Roman" w:cs="Times New Roman"/>
          <w:sz w:val="28"/>
          <w:szCs w:val="28"/>
        </w:rPr>
        <w:t>ый</w:t>
      </w:r>
      <w:r w:rsidR="001578EF" w:rsidRPr="007B5675">
        <w:rPr>
          <w:rFonts w:ascii="Times New Roman" w:hAnsi="Times New Roman" w:cs="Times New Roman"/>
          <w:sz w:val="28"/>
          <w:szCs w:val="28"/>
        </w:rPr>
        <w:t xml:space="preserve"> решением </w:t>
      </w:r>
      <w:r w:rsidR="007B5675">
        <w:rPr>
          <w:rFonts w:ascii="Times New Roman" w:hAnsi="Times New Roman" w:cs="Times New Roman"/>
          <w:sz w:val="28"/>
          <w:szCs w:val="28"/>
        </w:rPr>
        <w:t>Комитета местного самоуправления Русско-Ишимского сельсовета</w:t>
      </w:r>
      <w:r w:rsidR="001578EF" w:rsidRPr="007B5675">
        <w:rPr>
          <w:rFonts w:ascii="Times New Roman" w:hAnsi="Times New Roman" w:cs="Times New Roman"/>
          <w:sz w:val="28"/>
          <w:szCs w:val="28"/>
        </w:rPr>
        <w:t xml:space="preserve"> Городищенского района Пензенской области</w:t>
      </w:r>
      <w:r w:rsidR="003F1B52" w:rsidRPr="007B5675">
        <w:rPr>
          <w:rFonts w:ascii="Times New Roman" w:hAnsi="Times New Roman" w:cs="Times New Roman"/>
          <w:sz w:val="28"/>
          <w:szCs w:val="28"/>
        </w:rPr>
        <w:t xml:space="preserve"> </w:t>
      </w:r>
      <w:r w:rsidR="001578EF" w:rsidRPr="007B5675">
        <w:rPr>
          <w:rFonts w:ascii="Times New Roman" w:hAnsi="Times New Roman" w:cs="Times New Roman"/>
          <w:sz w:val="28"/>
          <w:szCs w:val="28"/>
        </w:rPr>
        <w:t xml:space="preserve">от </w:t>
      </w:r>
      <w:r w:rsidR="00211980" w:rsidRPr="007B5675">
        <w:rPr>
          <w:rFonts w:ascii="Times New Roman" w:hAnsi="Times New Roman" w:cs="Times New Roman"/>
          <w:sz w:val="28"/>
          <w:szCs w:val="28"/>
        </w:rPr>
        <w:t>2</w:t>
      </w:r>
      <w:r w:rsidR="007B5675">
        <w:rPr>
          <w:rFonts w:ascii="Times New Roman" w:hAnsi="Times New Roman" w:cs="Times New Roman"/>
          <w:sz w:val="28"/>
          <w:szCs w:val="28"/>
        </w:rPr>
        <w:t>6</w:t>
      </w:r>
      <w:r w:rsidR="00211980" w:rsidRPr="007B5675">
        <w:rPr>
          <w:rFonts w:ascii="Times New Roman" w:hAnsi="Times New Roman" w:cs="Times New Roman"/>
          <w:sz w:val="28"/>
          <w:szCs w:val="28"/>
        </w:rPr>
        <w:t>.1</w:t>
      </w:r>
      <w:r w:rsidR="007B5675">
        <w:rPr>
          <w:rFonts w:ascii="Times New Roman" w:hAnsi="Times New Roman" w:cs="Times New Roman"/>
          <w:sz w:val="28"/>
          <w:szCs w:val="28"/>
        </w:rPr>
        <w:t>1.2015 № 239-40/2</w:t>
      </w:r>
      <w:r w:rsidR="00AC36B6" w:rsidRPr="007B5675">
        <w:rPr>
          <w:rFonts w:ascii="Times New Roman" w:hAnsi="Times New Roman" w:cs="Times New Roman"/>
          <w:sz w:val="28"/>
          <w:szCs w:val="28"/>
        </w:rPr>
        <w:t xml:space="preserve"> </w:t>
      </w:r>
      <w:r w:rsidR="00FF30B2" w:rsidRPr="007B5675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</w:p>
    <w:p w:rsidR="001578EF" w:rsidRPr="007B5675" w:rsidRDefault="001578EF" w:rsidP="005C5933">
      <w:pPr>
        <w:ind w:firstLine="709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DB284F" w:rsidRPr="007B5675" w:rsidRDefault="00DB284F" w:rsidP="005C5933">
      <w:pPr>
        <w:ind w:firstLine="709"/>
        <w:rPr>
          <w:rFonts w:ascii="Times New Roman" w:hAnsi="Times New Roman"/>
          <w:sz w:val="28"/>
          <w:szCs w:val="28"/>
        </w:rPr>
      </w:pPr>
      <w:r w:rsidRPr="007B5675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Федеральным законом от 02.03.2007 № 25-ФЗ «О муниципальной службе в Российской Федерации»</w:t>
      </w:r>
      <w:r w:rsidR="000E64E1" w:rsidRPr="007B5675">
        <w:rPr>
          <w:rFonts w:ascii="Times New Roman" w:hAnsi="Times New Roman"/>
          <w:sz w:val="28"/>
          <w:szCs w:val="28"/>
        </w:rPr>
        <w:t xml:space="preserve"> (с последующими изменениями)</w:t>
      </w:r>
      <w:r w:rsidR="007B5675">
        <w:rPr>
          <w:rFonts w:ascii="Times New Roman" w:hAnsi="Times New Roman"/>
          <w:sz w:val="28"/>
          <w:szCs w:val="28"/>
        </w:rPr>
        <w:t>, на основании статьи 20</w:t>
      </w:r>
      <w:r w:rsidRPr="007B5675">
        <w:rPr>
          <w:rFonts w:ascii="Times New Roman" w:hAnsi="Times New Roman"/>
          <w:sz w:val="28"/>
          <w:szCs w:val="28"/>
        </w:rPr>
        <w:t xml:space="preserve"> Устава </w:t>
      </w:r>
      <w:r w:rsidR="007B5675">
        <w:rPr>
          <w:rFonts w:ascii="Times New Roman" w:hAnsi="Times New Roman"/>
          <w:sz w:val="28"/>
          <w:szCs w:val="28"/>
        </w:rPr>
        <w:t xml:space="preserve">Русско-Ишимского сельсовета </w:t>
      </w:r>
      <w:r w:rsidRPr="007B5675">
        <w:rPr>
          <w:rFonts w:ascii="Times New Roman" w:hAnsi="Times New Roman"/>
          <w:sz w:val="28"/>
          <w:szCs w:val="28"/>
        </w:rPr>
        <w:t>Городищенского района Пензенской области (с последующими изменениями),</w:t>
      </w:r>
    </w:p>
    <w:p w:rsidR="001444B8" w:rsidRPr="007B5675" w:rsidRDefault="001444B8" w:rsidP="005C5933">
      <w:pPr>
        <w:ind w:firstLine="709"/>
        <w:rPr>
          <w:rFonts w:ascii="Times New Roman" w:hAnsi="Times New Roman"/>
          <w:sz w:val="28"/>
          <w:szCs w:val="28"/>
        </w:rPr>
      </w:pPr>
    </w:p>
    <w:p w:rsidR="007B5675" w:rsidRPr="00920A73" w:rsidRDefault="007B5675" w:rsidP="005C5933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20A73">
        <w:rPr>
          <w:rFonts w:ascii="Times New Roman" w:hAnsi="Times New Roman"/>
          <w:b/>
          <w:sz w:val="28"/>
          <w:szCs w:val="28"/>
        </w:rPr>
        <w:t>Комитет местного самоуправления Русско-Ишимского сельсовета</w:t>
      </w:r>
    </w:p>
    <w:p w:rsidR="007B5675" w:rsidRPr="00920A73" w:rsidRDefault="007B5675" w:rsidP="005C5933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20A73">
        <w:rPr>
          <w:rFonts w:ascii="Times New Roman" w:hAnsi="Times New Roman"/>
          <w:b/>
          <w:sz w:val="28"/>
          <w:szCs w:val="28"/>
        </w:rPr>
        <w:t xml:space="preserve"> Городищенского рай</w:t>
      </w:r>
      <w:r w:rsidR="005C5933">
        <w:rPr>
          <w:rFonts w:ascii="Times New Roman" w:hAnsi="Times New Roman"/>
          <w:b/>
          <w:sz w:val="28"/>
          <w:szCs w:val="28"/>
        </w:rPr>
        <w:t>она Пензенской области решил</w:t>
      </w:r>
      <w:r w:rsidRPr="00920A73">
        <w:rPr>
          <w:rFonts w:ascii="Times New Roman" w:hAnsi="Times New Roman"/>
          <w:b/>
          <w:sz w:val="28"/>
          <w:szCs w:val="28"/>
        </w:rPr>
        <w:t>:</w:t>
      </w:r>
    </w:p>
    <w:p w:rsidR="007B5675" w:rsidRPr="00920A73" w:rsidRDefault="007B5675" w:rsidP="005C5933">
      <w:pPr>
        <w:ind w:firstLine="709"/>
        <w:rPr>
          <w:rFonts w:ascii="Times New Roman" w:hAnsi="Times New Roman"/>
          <w:sz w:val="28"/>
          <w:szCs w:val="28"/>
        </w:rPr>
      </w:pPr>
    </w:p>
    <w:p w:rsidR="0012213B" w:rsidRPr="007B5675" w:rsidRDefault="001444B8" w:rsidP="005C5933">
      <w:pPr>
        <w:ind w:firstLine="709"/>
        <w:rPr>
          <w:rFonts w:ascii="Times New Roman" w:hAnsi="Times New Roman"/>
          <w:sz w:val="28"/>
          <w:szCs w:val="28"/>
        </w:rPr>
      </w:pPr>
      <w:r w:rsidRPr="007B5675">
        <w:rPr>
          <w:rFonts w:ascii="Times New Roman" w:hAnsi="Times New Roman"/>
          <w:sz w:val="28"/>
          <w:szCs w:val="28"/>
        </w:rPr>
        <w:t xml:space="preserve">1. </w:t>
      </w:r>
      <w:r w:rsidR="007B5675" w:rsidRPr="007B5675">
        <w:rPr>
          <w:rFonts w:ascii="Times New Roman" w:hAnsi="Times New Roman"/>
          <w:sz w:val="28"/>
          <w:szCs w:val="28"/>
        </w:rPr>
        <w:t xml:space="preserve">Внести </w:t>
      </w:r>
      <w:r w:rsidR="007B5675" w:rsidRPr="007B5675">
        <w:rPr>
          <w:rFonts w:ascii="Times New Roman" w:hAnsi="Times New Roman"/>
          <w:sz w:val="28"/>
          <w:szCs w:val="28"/>
          <w:lang w:eastAsia="en-US"/>
        </w:rPr>
        <w:t xml:space="preserve">в Порядок проведения конкурса на замещение вакантной должности муниципальной службы в органах местного самоуправления Русско-Ишимского сельсовета Городищенского района Пензенской области, утвержденный решением Комитета местного самоуправления Русско-Ишимского сельсовета Городищенского района Пензенской области от </w:t>
      </w:r>
      <w:r w:rsidR="007B5675" w:rsidRPr="007B5675">
        <w:rPr>
          <w:rFonts w:ascii="Times New Roman" w:hAnsi="Times New Roman"/>
          <w:sz w:val="28"/>
          <w:szCs w:val="28"/>
          <w:lang w:eastAsia="en-US"/>
        </w:rPr>
        <w:lastRenderedPageBreak/>
        <w:t>26.11.2015 № 239-40/2 (с последующими изменениями)</w:t>
      </w:r>
      <w:r w:rsidR="00F65B3D" w:rsidRPr="007B5675">
        <w:rPr>
          <w:rFonts w:ascii="Times New Roman" w:hAnsi="Times New Roman"/>
          <w:sz w:val="28"/>
          <w:szCs w:val="28"/>
        </w:rPr>
        <w:t>,</w:t>
      </w:r>
      <w:r w:rsidR="00E5159A" w:rsidRPr="007B5675">
        <w:rPr>
          <w:rFonts w:ascii="Times New Roman" w:hAnsi="Times New Roman"/>
          <w:sz w:val="28"/>
          <w:szCs w:val="28"/>
        </w:rPr>
        <w:t xml:space="preserve"> </w:t>
      </w:r>
      <w:r w:rsidR="005C5933">
        <w:rPr>
          <w:rFonts w:ascii="Times New Roman" w:hAnsi="Times New Roman"/>
          <w:sz w:val="28"/>
          <w:szCs w:val="28"/>
        </w:rPr>
        <w:t xml:space="preserve">изменения, </w:t>
      </w:r>
      <w:r w:rsidR="0012213B" w:rsidRPr="007B5675">
        <w:rPr>
          <w:rFonts w:ascii="Times New Roman" w:hAnsi="Times New Roman"/>
          <w:sz w:val="28"/>
          <w:szCs w:val="28"/>
        </w:rPr>
        <w:t>изложив подпункт 4 пункта 6 в следующей редакции:</w:t>
      </w:r>
    </w:p>
    <w:p w:rsidR="0012213B" w:rsidRPr="007B5675" w:rsidRDefault="0012213B" w:rsidP="005C5933">
      <w:pPr>
        <w:ind w:firstLine="709"/>
        <w:rPr>
          <w:rFonts w:ascii="Times New Roman" w:hAnsi="Times New Roman"/>
          <w:sz w:val="28"/>
          <w:szCs w:val="28"/>
        </w:rPr>
      </w:pPr>
      <w:r w:rsidRPr="007B5675">
        <w:rPr>
          <w:rFonts w:ascii="Times New Roman" w:hAnsi="Times New Roman"/>
          <w:sz w:val="28"/>
          <w:szCs w:val="28"/>
        </w:rPr>
        <w:t>«4) трудовую книжку (при наличии) и (или) сведения о трудовой деятельности, оформленные в установленном законодательством порядке, за исключением случаев, когда трудовой договор заключается впервые;».</w:t>
      </w:r>
    </w:p>
    <w:p w:rsidR="007B5675" w:rsidRPr="00920A73" w:rsidRDefault="001444B8" w:rsidP="005C5933">
      <w:pPr>
        <w:ind w:firstLine="709"/>
        <w:rPr>
          <w:rFonts w:ascii="Times New Roman" w:hAnsi="Times New Roman"/>
          <w:sz w:val="28"/>
          <w:szCs w:val="28"/>
        </w:rPr>
      </w:pPr>
      <w:r w:rsidRPr="007B5675">
        <w:rPr>
          <w:rFonts w:ascii="Times New Roman" w:hAnsi="Times New Roman"/>
          <w:sz w:val="28"/>
          <w:szCs w:val="28"/>
        </w:rPr>
        <w:t xml:space="preserve">2. </w:t>
      </w:r>
      <w:r w:rsidR="007B5675" w:rsidRPr="00920A73">
        <w:rPr>
          <w:rFonts w:ascii="Times New Roman" w:hAnsi="Times New Roman"/>
          <w:sz w:val="28"/>
          <w:szCs w:val="28"/>
        </w:rPr>
        <w:t>Настоящее решение опубликовать в информационном бюллетене Комитета местного самоуправления Русско-Ишимского сельсовета Городищенского района Пензенской области «Наше село».</w:t>
      </w:r>
    </w:p>
    <w:p w:rsidR="001578EF" w:rsidRPr="007B5675" w:rsidRDefault="00FF30B2" w:rsidP="005C5933">
      <w:pPr>
        <w:ind w:firstLine="709"/>
        <w:rPr>
          <w:rFonts w:ascii="Times New Roman" w:hAnsi="Times New Roman"/>
          <w:sz w:val="28"/>
          <w:szCs w:val="28"/>
        </w:rPr>
      </w:pPr>
      <w:r w:rsidRPr="007B5675">
        <w:rPr>
          <w:rFonts w:ascii="Times New Roman" w:hAnsi="Times New Roman"/>
          <w:sz w:val="28"/>
          <w:szCs w:val="28"/>
        </w:rPr>
        <w:t>3</w:t>
      </w:r>
      <w:r w:rsidR="001578EF" w:rsidRPr="007B5675">
        <w:rPr>
          <w:rFonts w:ascii="Times New Roman" w:hAnsi="Times New Roman"/>
          <w:sz w:val="28"/>
          <w:szCs w:val="28"/>
        </w:rPr>
        <w:t>. Настоящее решение вступает в с</w:t>
      </w:r>
      <w:r w:rsidR="004F0C0B" w:rsidRPr="007B5675">
        <w:rPr>
          <w:rFonts w:ascii="Times New Roman" w:hAnsi="Times New Roman"/>
          <w:sz w:val="28"/>
          <w:szCs w:val="28"/>
        </w:rPr>
        <w:t xml:space="preserve">илу </w:t>
      </w:r>
      <w:r w:rsidR="00ED613E" w:rsidRPr="007B5675">
        <w:rPr>
          <w:rFonts w:ascii="Times New Roman" w:hAnsi="Times New Roman"/>
          <w:sz w:val="28"/>
          <w:szCs w:val="28"/>
        </w:rPr>
        <w:t xml:space="preserve">на следующий день </w:t>
      </w:r>
      <w:r w:rsidR="004F0C0B" w:rsidRPr="007B5675">
        <w:rPr>
          <w:rFonts w:ascii="Times New Roman" w:hAnsi="Times New Roman"/>
          <w:sz w:val="28"/>
          <w:szCs w:val="28"/>
        </w:rPr>
        <w:t>после</w:t>
      </w:r>
      <w:r w:rsidR="00ED613E" w:rsidRPr="007B5675">
        <w:rPr>
          <w:rFonts w:ascii="Times New Roman" w:hAnsi="Times New Roman"/>
          <w:sz w:val="28"/>
          <w:szCs w:val="28"/>
        </w:rPr>
        <w:t xml:space="preserve"> дня</w:t>
      </w:r>
      <w:r w:rsidR="004F0C0B" w:rsidRPr="007B5675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FF30B2" w:rsidRPr="007B5675" w:rsidRDefault="00FF30B2" w:rsidP="005C5933">
      <w:pPr>
        <w:ind w:firstLine="709"/>
        <w:rPr>
          <w:rFonts w:ascii="Times New Roman" w:hAnsi="Times New Roman"/>
          <w:sz w:val="28"/>
          <w:szCs w:val="28"/>
        </w:rPr>
      </w:pPr>
      <w:r w:rsidRPr="007B5675">
        <w:rPr>
          <w:rFonts w:ascii="Times New Roman" w:hAnsi="Times New Roman"/>
          <w:sz w:val="28"/>
          <w:szCs w:val="28"/>
        </w:rPr>
        <w:t xml:space="preserve">4. Контроль за исполнением настоящего решения возложить на Главу </w:t>
      </w:r>
      <w:r w:rsidR="007B5675">
        <w:rPr>
          <w:rFonts w:ascii="Times New Roman" w:hAnsi="Times New Roman"/>
          <w:sz w:val="28"/>
          <w:szCs w:val="28"/>
        </w:rPr>
        <w:t xml:space="preserve">Русско-Ишимского сельсовета </w:t>
      </w:r>
      <w:r w:rsidRPr="007B5675">
        <w:rPr>
          <w:rFonts w:ascii="Times New Roman" w:hAnsi="Times New Roman"/>
          <w:sz w:val="28"/>
          <w:szCs w:val="28"/>
        </w:rPr>
        <w:t>Городищенского района Пензенской области.</w:t>
      </w:r>
    </w:p>
    <w:p w:rsidR="00AD2AFD" w:rsidRPr="007B5675" w:rsidRDefault="00AD2AFD" w:rsidP="005C5933">
      <w:pPr>
        <w:ind w:firstLine="709"/>
        <w:rPr>
          <w:rFonts w:ascii="Times New Roman" w:hAnsi="Times New Roman"/>
          <w:sz w:val="28"/>
          <w:szCs w:val="28"/>
        </w:rPr>
      </w:pPr>
    </w:p>
    <w:p w:rsidR="00B2348F" w:rsidRPr="007B5675" w:rsidRDefault="00B2348F" w:rsidP="005C5933">
      <w:pPr>
        <w:ind w:firstLine="709"/>
        <w:rPr>
          <w:rFonts w:ascii="Times New Roman" w:hAnsi="Times New Roman"/>
          <w:sz w:val="28"/>
          <w:szCs w:val="28"/>
        </w:rPr>
      </w:pPr>
    </w:p>
    <w:p w:rsidR="007B60AB" w:rsidRPr="007B5675" w:rsidRDefault="007B60AB" w:rsidP="005C5933">
      <w:pPr>
        <w:ind w:firstLine="709"/>
        <w:rPr>
          <w:rFonts w:ascii="Times New Roman" w:hAnsi="Times New Roman"/>
          <w:sz w:val="28"/>
          <w:szCs w:val="28"/>
        </w:rPr>
      </w:pPr>
    </w:p>
    <w:p w:rsidR="007B5675" w:rsidRDefault="001548A6" w:rsidP="005C59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5675">
        <w:rPr>
          <w:rFonts w:ascii="Times New Roman" w:hAnsi="Times New Roman" w:cs="Times New Roman"/>
          <w:sz w:val="28"/>
          <w:szCs w:val="28"/>
        </w:rPr>
        <w:t>Глав</w:t>
      </w:r>
      <w:r w:rsidR="00AB00EA" w:rsidRPr="007B5675">
        <w:rPr>
          <w:rFonts w:ascii="Times New Roman" w:hAnsi="Times New Roman" w:cs="Times New Roman"/>
          <w:sz w:val="28"/>
          <w:szCs w:val="28"/>
        </w:rPr>
        <w:t>а</w:t>
      </w:r>
      <w:r w:rsidR="007B5675">
        <w:rPr>
          <w:rFonts w:ascii="Times New Roman" w:hAnsi="Times New Roman" w:cs="Times New Roman"/>
          <w:sz w:val="28"/>
          <w:szCs w:val="28"/>
        </w:rPr>
        <w:t xml:space="preserve"> Русско-Ишимского сельсовета</w:t>
      </w:r>
    </w:p>
    <w:p w:rsidR="001548A6" w:rsidRPr="007B5675" w:rsidRDefault="001548A6" w:rsidP="005C59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5675">
        <w:rPr>
          <w:rFonts w:ascii="Times New Roman" w:hAnsi="Times New Roman" w:cs="Times New Roman"/>
          <w:sz w:val="28"/>
          <w:szCs w:val="28"/>
        </w:rPr>
        <w:t>Городищенского района</w:t>
      </w:r>
    </w:p>
    <w:p w:rsidR="006533DC" w:rsidRPr="007B5675" w:rsidRDefault="001548A6" w:rsidP="005C59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5675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7B5675">
        <w:rPr>
          <w:rFonts w:ascii="Times New Roman" w:hAnsi="Times New Roman" w:cs="Times New Roman"/>
          <w:sz w:val="28"/>
          <w:szCs w:val="28"/>
        </w:rPr>
        <w:tab/>
      </w:r>
      <w:r w:rsidRPr="007B5675">
        <w:rPr>
          <w:rFonts w:ascii="Times New Roman" w:hAnsi="Times New Roman" w:cs="Times New Roman"/>
          <w:sz w:val="28"/>
          <w:szCs w:val="28"/>
        </w:rPr>
        <w:tab/>
      </w:r>
      <w:r w:rsidRPr="007B5675">
        <w:rPr>
          <w:rFonts w:ascii="Times New Roman" w:hAnsi="Times New Roman" w:cs="Times New Roman"/>
          <w:sz w:val="28"/>
          <w:szCs w:val="28"/>
        </w:rPr>
        <w:tab/>
      </w:r>
      <w:r w:rsidRPr="007B5675">
        <w:rPr>
          <w:rFonts w:ascii="Times New Roman" w:hAnsi="Times New Roman" w:cs="Times New Roman"/>
          <w:sz w:val="28"/>
          <w:szCs w:val="28"/>
        </w:rPr>
        <w:tab/>
      </w:r>
      <w:r w:rsidRPr="007B5675">
        <w:rPr>
          <w:rFonts w:ascii="Times New Roman" w:hAnsi="Times New Roman" w:cs="Times New Roman"/>
          <w:sz w:val="28"/>
          <w:szCs w:val="28"/>
        </w:rPr>
        <w:tab/>
      </w:r>
      <w:r w:rsidR="005F5A4D" w:rsidRPr="007B5675">
        <w:rPr>
          <w:rFonts w:ascii="Times New Roman" w:hAnsi="Times New Roman" w:cs="Times New Roman"/>
          <w:sz w:val="28"/>
          <w:szCs w:val="28"/>
        </w:rPr>
        <w:tab/>
      </w:r>
      <w:r w:rsidR="005C593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B5675">
        <w:rPr>
          <w:rFonts w:ascii="Times New Roman" w:hAnsi="Times New Roman" w:cs="Times New Roman"/>
          <w:sz w:val="28"/>
          <w:szCs w:val="28"/>
        </w:rPr>
        <w:t>М.Н. Лукина</w:t>
      </w:r>
    </w:p>
    <w:sectPr w:rsidR="006533DC" w:rsidRPr="007B5675" w:rsidSect="005F5A4D">
      <w:type w:val="continuous"/>
      <w:pgSz w:w="11909" w:h="16834"/>
      <w:pgMar w:top="1134" w:right="851" w:bottom="1134" w:left="1418" w:header="720" w:footer="720" w:gutter="0"/>
      <w:cols w:space="71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738" w:rsidRDefault="00344738" w:rsidP="007C5F17">
      <w:r>
        <w:separator/>
      </w:r>
    </w:p>
  </w:endnote>
  <w:endnote w:type="continuationSeparator" w:id="1">
    <w:p w:rsidR="00344738" w:rsidRDefault="00344738" w:rsidP="007C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738" w:rsidRDefault="00344738" w:rsidP="007C5F17">
      <w:r>
        <w:separator/>
      </w:r>
    </w:p>
  </w:footnote>
  <w:footnote w:type="continuationSeparator" w:id="1">
    <w:p w:rsidR="00344738" w:rsidRDefault="00344738" w:rsidP="007C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</w:pPr>
    </w:lvl>
    <w:lvl w:ilvl="2" w:tplc="FFFFFFFF">
      <w:numFmt w:val="none"/>
      <w:lvlText w:val=""/>
      <w:lvlJc w:val="left"/>
      <w:pPr>
        <w:tabs>
          <w:tab w:val="num" w:pos="-1057"/>
        </w:tabs>
      </w:pPr>
    </w:lvl>
    <w:lvl w:ilvl="3" w:tplc="FFFFFFFF">
      <w:numFmt w:val="none"/>
      <w:lvlText w:val=""/>
      <w:lvlJc w:val="left"/>
      <w:pPr>
        <w:tabs>
          <w:tab w:val="num" w:pos="-1057"/>
        </w:tabs>
      </w:pPr>
    </w:lvl>
    <w:lvl w:ilvl="4" w:tplc="FFFFFFFF">
      <w:numFmt w:val="none"/>
      <w:lvlText w:val=""/>
      <w:lvlJc w:val="left"/>
      <w:pPr>
        <w:tabs>
          <w:tab w:val="num" w:pos="-1057"/>
        </w:tabs>
      </w:pPr>
    </w:lvl>
    <w:lvl w:ilvl="5" w:tplc="FFFFFFFF">
      <w:numFmt w:val="none"/>
      <w:lvlText w:val=""/>
      <w:lvlJc w:val="left"/>
      <w:pPr>
        <w:tabs>
          <w:tab w:val="num" w:pos="-1057"/>
        </w:tabs>
      </w:pPr>
    </w:lvl>
    <w:lvl w:ilvl="6" w:tplc="FFFFFFFF">
      <w:numFmt w:val="none"/>
      <w:lvlText w:val=""/>
      <w:lvlJc w:val="left"/>
      <w:pPr>
        <w:tabs>
          <w:tab w:val="num" w:pos="-1057"/>
        </w:tabs>
      </w:pPr>
    </w:lvl>
    <w:lvl w:ilvl="7" w:tplc="FFFFFFFF">
      <w:numFmt w:val="none"/>
      <w:lvlText w:val=""/>
      <w:lvlJc w:val="left"/>
      <w:pPr>
        <w:tabs>
          <w:tab w:val="num" w:pos="-1057"/>
        </w:tabs>
      </w:pPr>
    </w:lvl>
    <w:lvl w:ilvl="8" w:tplc="FFFFFFFF">
      <w:numFmt w:val="none"/>
      <w:lvlText w:val=""/>
      <w:lvlJc w:val="left"/>
      <w:pPr>
        <w:tabs>
          <w:tab w:val="num" w:pos="-1057"/>
        </w:tabs>
      </w:pPr>
    </w:lvl>
  </w:abstractNum>
  <w:abstractNum w:abstractNumId="2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B313F"/>
    <w:rsid w:val="00024522"/>
    <w:rsid w:val="000373F8"/>
    <w:rsid w:val="00053E7E"/>
    <w:rsid w:val="000755AD"/>
    <w:rsid w:val="000852D0"/>
    <w:rsid w:val="00092001"/>
    <w:rsid w:val="0009644F"/>
    <w:rsid w:val="000A71F9"/>
    <w:rsid w:val="000D2C5A"/>
    <w:rsid w:val="000E4E69"/>
    <w:rsid w:val="000E64E1"/>
    <w:rsid w:val="000F1093"/>
    <w:rsid w:val="000F2B25"/>
    <w:rsid w:val="0010476A"/>
    <w:rsid w:val="00107764"/>
    <w:rsid w:val="00107B3A"/>
    <w:rsid w:val="00113628"/>
    <w:rsid w:val="001201E9"/>
    <w:rsid w:val="00120D93"/>
    <w:rsid w:val="0012213B"/>
    <w:rsid w:val="001229ED"/>
    <w:rsid w:val="001404EB"/>
    <w:rsid w:val="00143796"/>
    <w:rsid w:val="00144336"/>
    <w:rsid w:val="001444B8"/>
    <w:rsid w:val="001548A6"/>
    <w:rsid w:val="00155F3E"/>
    <w:rsid w:val="001578EF"/>
    <w:rsid w:val="001606D8"/>
    <w:rsid w:val="00160BCF"/>
    <w:rsid w:val="00160DC2"/>
    <w:rsid w:val="00163A34"/>
    <w:rsid w:val="001656D5"/>
    <w:rsid w:val="00171185"/>
    <w:rsid w:val="0018325A"/>
    <w:rsid w:val="0019285C"/>
    <w:rsid w:val="001A3A31"/>
    <w:rsid w:val="001C558C"/>
    <w:rsid w:val="001D7AA4"/>
    <w:rsid w:val="001E10B0"/>
    <w:rsid w:val="001E40F7"/>
    <w:rsid w:val="001E4F08"/>
    <w:rsid w:val="001E745D"/>
    <w:rsid w:val="002028BB"/>
    <w:rsid w:val="00211980"/>
    <w:rsid w:val="00213E1F"/>
    <w:rsid w:val="00234400"/>
    <w:rsid w:val="0024292D"/>
    <w:rsid w:val="0024578B"/>
    <w:rsid w:val="002528D7"/>
    <w:rsid w:val="00263B80"/>
    <w:rsid w:val="00263EA1"/>
    <w:rsid w:val="002657F4"/>
    <w:rsid w:val="00277E0F"/>
    <w:rsid w:val="0028469B"/>
    <w:rsid w:val="00287E75"/>
    <w:rsid w:val="002A0EE5"/>
    <w:rsid w:val="002A1140"/>
    <w:rsid w:val="002F24BE"/>
    <w:rsid w:val="00304339"/>
    <w:rsid w:val="00307AE4"/>
    <w:rsid w:val="00311520"/>
    <w:rsid w:val="00316CDC"/>
    <w:rsid w:val="00321045"/>
    <w:rsid w:val="00322A96"/>
    <w:rsid w:val="003231E9"/>
    <w:rsid w:val="00332F5A"/>
    <w:rsid w:val="00342298"/>
    <w:rsid w:val="00344738"/>
    <w:rsid w:val="003479F4"/>
    <w:rsid w:val="003552C5"/>
    <w:rsid w:val="003A7EC8"/>
    <w:rsid w:val="003B5D3B"/>
    <w:rsid w:val="003C09D6"/>
    <w:rsid w:val="003F1B52"/>
    <w:rsid w:val="004115E0"/>
    <w:rsid w:val="00415222"/>
    <w:rsid w:val="0042062E"/>
    <w:rsid w:val="004344A1"/>
    <w:rsid w:val="00441FD1"/>
    <w:rsid w:val="004474A2"/>
    <w:rsid w:val="00477373"/>
    <w:rsid w:val="00477BC0"/>
    <w:rsid w:val="004837D7"/>
    <w:rsid w:val="0048395C"/>
    <w:rsid w:val="004A0021"/>
    <w:rsid w:val="004A282A"/>
    <w:rsid w:val="004A541A"/>
    <w:rsid w:val="004B542E"/>
    <w:rsid w:val="004D2D43"/>
    <w:rsid w:val="004D3531"/>
    <w:rsid w:val="004E28CB"/>
    <w:rsid w:val="004E7660"/>
    <w:rsid w:val="004F0C0B"/>
    <w:rsid w:val="004F0C3A"/>
    <w:rsid w:val="00502DF7"/>
    <w:rsid w:val="0051154B"/>
    <w:rsid w:val="00514767"/>
    <w:rsid w:val="00515EAE"/>
    <w:rsid w:val="00517DCC"/>
    <w:rsid w:val="00543ACD"/>
    <w:rsid w:val="005478E4"/>
    <w:rsid w:val="005610BC"/>
    <w:rsid w:val="0056215D"/>
    <w:rsid w:val="00566194"/>
    <w:rsid w:val="00573D7F"/>
    <w:rsid w:val="00584DE4"/>
    <w:rsid w:val="005868F2"/>
    <w:rsid w:val="0059520F"/>
    <w:rsid w:val="005A5969"/>
    <w:rsid w:val="005A6CF0"/>
    <w:rsid w:val="005B0410"/>
    <w:rsid w:val="005C4FE2"/>
    <w:rsid w:val="005C5933"/>
    <w:rsid w:val="005C64CA"/>
    <w:rsid w:val="005D02C1"/>
    <w:rsid w:val="005E72E2"/>
    <w:rsid w:val="005F5A4D"/>
    <w:rsid w:val="00607233"/>
    <w:rsid w:val="00607A7C"/>
    <w:rsid w:val="00612A82"/>
    <w:rsid w:val="0061336D"/>
    <w:rsid w:val="006154E3"/>
    <w:rsid w:val="00625898"/>
    <w:rsid w:val="006459DA"/>
    <w:rsid w:val="006533DC"/>
    <w:rsid w:val="00676DD1"/>
    <w:rsid w:val="00676ECE"/>
    <w:rsid w:val="006B4038"/>
    <w:rsid w:val="006C4BAE"/>
    <w:rsid w:val="006C52EE"/>
    <w:rsid w:val="006D0226"/>
    <w:rsid w:val="006E60FB"/>
    <w:rsid w:val="006F0501"/>
    <w:rsid w:val="00702F58"/>
    <w:rsid w:val="0070786C"/>
    <w:rsid w:val="00710834"/>
    <w:rsid w:val="00714DD9"/>
    <w:rsid w:val="00723F0B"/>
    <w:rsid w:val="00724747"/>
    <w:rsid w:val="00724DD8"/>
    <w:rsid w:val="0073176B"/>
    <w:rsid w:val="00740498"/>
    <w:rsid w:val="0077059A"/>
    <w:rsid w:val="00770CDF"/>
    <w:rsid w:val="007751BE"/>
    <w:rsid w:val="007810AF"/>
    <w:rsid w:val="0078269F"/>
    <w:rsid w:val="00790B9C"/>
    <w:rsid w:val="007B326B"/>
    <w:rsid w:val="007B5675"/>
    <w:rsid w:val="007B60AB"/>
    <w:rsid w:val="007B6A44"/>
    <w:rsid w:val="007C0FBC"/>
    <w:rsid w:val="007C108C"/>
    <w:rsid w:val="007C5F17"/>
    <w:rsid w:val="007C7F7E"/>
    <w:rsid w:val="007D29FE"/>
    <w:rsid w:val="007E635A"/>
    <w:rsid w:val="007F10EA"/>
    <w:rsid w:val="007F33D8"/>
    <w:rsid w:val="00801124"/>
    <w:rsid w:val="008024A1"/>
    <w:rsid w:val="00803D4F"/>
    <w:rsid w:val="00806CAF"/>
    <w:rsid w:val="008140B9"/>
    <w:rsid w:val="00817558"/>
    <w:rsid w:val="00820452"/>
    <w:rsid w:val="00834151"/>
    <w:rsid w:val="0083439D"/>
    <w:rsid w:val="008529CC"/>
    <w:rsid w:val="00853416"/>
    <w:rsid w:val="00866BB4"/>
    <w:rsid w:val="00873F49"/>
    <w:rsid w:val="00876150"/>
    <w:rsid w:val="00883921"/>
    <w:rsid w:val="008A13FF"/>
    <w:rsid w:val="008B066F"/>
    <w:rsid w:val="008B5B77"/>
    <w:rsid w:val="008C180B"/>
    <w:rsid w:val="008C5BD6"/>
    <w:rsid w:val="008E19AB"/>
    <w:rsid w:val="009022EE"/>
    <w:rsid w:val="00906BDF"/>
    <w:rsid w:val="00910A6D"/>
    <w:rsid w:val="0092017B"/>
    <w:rsid w:val="0092205F"/>
    <w:rsid w:val="00931600"/>
    <w:rsid w:val="00941677"/>
    <w:rsid w:val="0095173A"/>
    <w:rsid w:val="00952577"/>
    <w:rsid w:val="00952D8A"/>
    <w:rsid w:val="00975F3B"/>
    <w:rsid w:val="00977D35"/>
    <w:rsid w:val="00977DF1"/>
    <w:rsid w:val="009969AB"/>
    <w:rsid w:val="009A2AF3"/>
    <w:rsid w:val="009A36FE"/>
    <w:rsid w:val="009A3A88"/>
    <w:rsid w:val="009A53D6"/>
    <w:rsid w:val="009A6CCB"/>
    <w:rsid w:val="009C404B"/>
    <w:rsid w:val="009C7B63"/>
    <w:rsid w:val="009D3316"/>
    <w:rsid w:val="009E08A8"/>
    <w:rsid w:val="009F0823"/>
    <w:rsid w:val="009F2D6D"/>
    <w:rsid w:val="00A1137A"/>
    <w:rsid w:val="00A22925"/>
    <w:rsid w:val="00A352BE"/>
    <w:rsid w:val="00A45101"/>
    <w:rsid w:val="00A555AD"/>
    <w:rsid w:val="00A62606"/>
    <w:rsid w:val="00A7520C"/>
    <w:rsid w:val="00A77B0B"/>
    <w:rsid w:val="00A91B40"/>
    <w:rsid w:val="00A949A5"/>
    <w:rsid w:val="00AA0A1D"/>
    <w:rsid w:val="00AB00EA"/>
    <w:rsid w:val="00AB0133"/>
    <w:rsid w:val="00AB0C26"/>
    <w:rsid w:val="00AB313F"/>
    <w:rsid w:val="00AB529C"/>
    <w:rsid w:val="00AC34F6"/>
    <w:rsid w:val="00AC36B6"/>
    <w:rsid w:val="00AC5F03"/>
    <w:rsid w:val="00AC7066"/>
    <w:rsid w:val="00AD2AFD"/>
    <w:rsid w:val="00AF2AAD"/>
    <w:rsid w:val="00AF76AD"/>
    <w:rsid w:val="00B17407"/>
    <w:rsid w:val="00B2263F"/>
    <w:rsid w:val="00B2348F"/>
    <w:rsid w:val="00B42AB1"/>
    <w:rsid w:val="00B435B5"/>
    <w:rsid w:val="00B50441"/>
    <w:rsid w:val="00B6233E"/>
    <w:rsid w:val="00B81728"/>
    <w:rsid w:val="00B92E7B"/>
    <w:rsid w:val="00BA24DA"/>
    <w:rsid w:val="00BB2714"/>
    <w:rsid w:val="00BB69DE"/>
    <w:rsid w:val="00BC1985"/>
    <w:rsid w:val="00BC6522"/>
    <w:rsid w:val="00BC7DC4"/>
    <w:rsid w:val="00BD427E"/>
    <w:rsid w:val="00BD6450"/>
    <w:rsid w:val="00C2501E"/>
    <w:rsid w:val="00C44FDD"/>
    <w:rsid w:val="00C60720"/>
    <w:rsid w:val="00C626CD"/>
    <w:rsid w:val="00C716C3"/>
    <w:rsid w:val="00C75973"/>
    <w:rsid w:val="00C761E8"/>
    <w:rsid w:val="00C77D1B"/>
    <w:rsid w:val="00C80725"/>
    <w:rsid w:val="00C90A28"/>
    <w:rsid w:val="00CD0360"/>
    <w:rsid w:val="00CE3439"/>
    <w:rsid w:val="00CF5680"/>
    <w:rsid w:val="00CF6DA8"/>
    <w:rsid w:val="00D0630F"/>
    <w:rsid w:val="00D13F11"/>
    <w:rsid w:val="00D30986"/>
    <w:rsid w:val="00D378F3"/>
    <w:rsid w:val="00D5565C"/>
    <w:rsid w:val="00D74268"/>
    <w:rsid w:val="00D80A6F"/>
    <w:rsid w:val="00D91FA9"/>
    <w:rsid w:val="00DA54F2"/>
    <w:rsid w:val="00DA6B59"/>
    <w:rsid w:val="00DB284F"/>
    <w:rsid w:val="00DB65DC"/>
    <w:rsid w:val="00DC6933"/>
    <w:rsid w:val="00DD5642"/>
    <w:rsid w:val="00DD771C"/>
    <w:rsid w:val="00DE2D2E"/>
    <w:rsid w:val="00DF351C"/>
    <w:rsid w:val="00E07144"/>
    <w:rsid w:val="00E23513"/>
    <w:rsid w:val="00E307B9"/>
    <w:rsid w:val="00E34190"/>
    <w:rsid w:val="00E5159A"/>
    <w:rsid w:val="00E5547C"/>
    <w:rsid w:val="00E60595"/>
    <w:rsid w:val="00E74789"/>
    <w:rsid w:val="00E80EEA"/>
    <w:rsid w:val="00E8322B"/>
    <w:rsid w:val="00E911D1"/>
    <w:rsid w:val="00E951A0"/>
    <w:rsid w:val="00EA35A6"/>
    <w:rsid w:val="00EA66B7"/>
    <w:rsid w:val="00EB13C7"/>
    <w:rsid w:val="00EB19E9"/>
    <w:rsid w:val="00EB7208"/>
    <w:rsid w:val="00EB7E08"/>
    <w:rsid w:val="00EC665F"/>
    <w:rsid w:val="00ED613E"/>
    <w:rsid w:val="00EE2306"/>
    <w:rsid w:val="00EE5D57"/>
    <w:rsid w:val="00F01047"/>
    <w:rsid w:val="00F30CB8"/>
    <w:rsid w:val="00F33CA2"/>
    <w:rsid w:val="00F35D56"/>
    <w:rsid w:val="00F40D14"/>
    <w:rsid w:val="00F416B8"/>
    <w:rsid w:val="00F43E0A"/>
    <w:rsid w:val="00F51F3A"/>
    <w:rsid w:val="00F5688A"/>
    <w:rsid w:val="00F655AF"/>
    <w:rsid w:val="00F65A26"/>
    <w:rsid w:val="00F65B3D"/>
    <w:rsid w:val="00F70836"/>
    <w:rsid w:val="00F71409"/>
    <w:rsid w:val="00F85CE3"/>
    <w:rsid w:val="00F91E50"/>
    <w:rsid w:val="00F9404D"/>
    <w:rsid w:val="00F95326"/>
    <w:rsid w:val="00FC41E6"/>
    <w:rsid w:val="00FF30B2"/>
    <w:rsid w:val="00FF3877"/>
    <w:rsid w:val="00FF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FF3877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0"/>
    <w:next w:val="a0"/>
    <w:link w:val="10"/>
    <w:qFormat/>
    <w:locked/>
    <w:rsid w:val="00FF3877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0"/>
    <w:link w:val="20"/>
    <w:qFormat/>
    <w:locked/>
    <w:rsid w:val="00FF387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locked/>
    <w:rsid w:val="00FF387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locked/>
    <w:rsid w:val="00FF3877"/>
    <w:pPr>
      <w:outlineLvl w:val="3"/>
    </w:pPr>
    <w:rPr>
      <w:b/>
      <w:bCs/>
      <w:sz w:val="26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7C5F17"/>
    <w:rPr>
      <w:rFonts w:ascii="Arial" w:hAnsi="Arial" w:cs="Arial"/>
    </w:rPr>
  </w:style>
  <w:style w:type="paragraph" w:styleId="a6">
    <w:name w:val="footer"/>
    <w:basedOn w:val="a0"/>
    <w:link w:val="a7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7C5F17"/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4E76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locked/>
    <w:rsid w:val="004E7660"/>
    <w:rPr>
      <w:rFonts w:ascii="Tahoma" w:hAnsi="Tahoma" w:cs="Tahoma"/>
      <w:sz w:val="16"/>
      <w:szCs w:val="16"/>
    </w:rPr>
  </w:style>
  <w:style w:type="paragraph" w:styleId="aa">
    <w:name w:val="Body Text Indent"/>
    <w:basedOn w:val="a0"/>
    <w:link w:val="ab"/>
    <w:rsid w:val="001444B8"/>
    <w:pPr>
      <w:spacing w:before="60"/>
      <w:ind w:left="284" w:firstLine="284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1"/>
    <w:link w:val="aa"/>
    <w:rsid w:val="001444B8"/>
    <w:rPr>
      <w:sz w:val="24"/>
    </w:rPr>
  </w:style>
  <w:style w:type="paragraph" w:customStyle="1" w:styleId="ConsNormal">
    <w:name w:val="ConsNormal"/>
    <w:rsid w:val="00975F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">
    <w:name w:val="Знак"/>
    <w:basedOn w:val="a0"/>
    <w:rsid w:val="00A949A5"/>
    <w:pPr>
      <w:numPr>
        <w:numId w:val="2"/>
      </w:numPr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10">
    <w:name w:val="Заголовок 1 Знак"/>
    <w:aliases w:val="!Части документа Знак"/>
    <w:basedOn w:val="a1"/>
    <w:link w:val="1"/>
    <w:rsid w:val="003F1B5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3F1B52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3F1B52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3F1B52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1"/>
    <w:rsid w:val="00FF3877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0"/>
    <w:link w:val="ad"/>
    <w:semiHidden/>
    <w:rsid w:val="00FF3877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1"/>
    <w:link w:val="ac"/>
    <w:semiHidden/>
    <w:rsid w:val="003F1B52"/>
    <w:rPr>
      <w:rFonts w:ascii="Courier" w:hAnsi="Courier"/>
      <w:sz w:val="22"/>
    </w:rPr>
  </w:style>
  <w:style w:type="paragraph" w:customStyle="1" w:styleId="Title">
    <w:name w:val="Title!Название НПА"/>
    <w:basedOn w:val="a0"/>
    <w:rsid w:val="00FF387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e">
    <w:name w:val="Hyperlink"/>
    <w:basedOn w:val="a1"/>
    <w:rsid w:val="00FF3877"/>
    <w:rPr>
      <w:color w:val="0000FF"/>
      <w:u w:val="none"/>
    </w:rPr>
  </w:style>
  <w:style w:type="paragraph" w:customStyle="1" w:styleId="ConsPlusNormal">
    <w:name w:val="ConsPlusNormal"/>
    <w:rsid w:val="00584D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584DE4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f">
    <w:name w:val="Emphasis"/>
    <w:basedOn w:val="a1"/>
    <w:qFormat/>
    <w:locked/>
    <w:rsid w:val="00B50441"/>
    <w:rPr>
      <w:i/>
      <w:iCs/>
    </w:rPr>
  </w:style>
  <w:style w:type="character" w:customStyle="1" w:styleId="40pt4">
    <w:name w:val="Основной текст (4) + Интервал 0 pt4"/>
    <w:basedOn w:val="a1"/>
    <w:uiPriority w:val="99"/>
    <w:rsid w:val="006533DC"/>
    <w:rPr>
      <w:rFonts w:ascii="Times New Roman" w:hAnsi="Times New Roman" w:cs="Times New Roman"/>
      <w:spacing w:val="3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88;&#1084;&#1052;&#1091;&#1085;&#1080;&#1094;&#1080;&#1087;&#1072;&#1083;%202.1%20(build%201.1)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BF1BC-BF62-4B86-B4CC-53CFF264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</cp:revision>
  <cp:lastPrinted>2020-10-22T12:21:00Z</cp:lastPrinted>
  <dcterms:created xsi:type="dcterms:W3CDTF">2020-11-03T10:51:00Z</dcterms:created>
  <dcterms:modified xsi:type="dcterms:W3CDTF">2020-11-09T10:33:00Z</dcterms:modified>
</cp:coreProperties>
</file>