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9E" w:rsidRDefault="00ED719E" w:rsidP="00F535EA">
      <w:pPr>
        <w:ind w:firstLine="709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19E" w:rsidRDefault="00ED719E" w:rsidP="00F535EA">
      <w:pPr>
        <w:ind w:firstLine="709"/>
        <w:jc w:val="center"/>
        <w:rPr>
          <w:sz w:val="22"/>
          <w:szCs w:val="22"/>
        </w:rPr>
      </w:pPr>
    </w:p>
    <w:p w:rsidR="00ED719E" w:rsidRPr="00ED719E" w:rsidRDefault="00ED719E" w:rsidP="00F535E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ED719E" w:rsidRPr="00ED719E" w:rsidRDefault="00ED719E" w:rsidP="00F535E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РУССКО-ИШИМСКОГО СЕЛЬСОВЕТА</w:t>
      </w:r>
    </w:p>
    <w:p w:rsidR="00ED719E" w:rsidRPr="00ED719E" w:rsidRDefault="00ED719E" w:rsidP="00F535E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ГОРОДИЩЕНСКОГО РАЙОНА</w:t>
      </w:r>
    </w:p>
    <w:p w:rsidR="00ED719E" w:rsidRPr="00ED719E" w:rsidRDefault="00ED719E" w:rsidP="00F535E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ED719E" w:rsidRPr="00ED719E" w:rsidRDefault="00ED719E" w:rsidP="00F535E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ED719E" w:rsidRPr="00ED719E" w:rsidRDefault="00ED719E" w:rsidP="00F535EA">
      <w:pPr>
        <w:pStyle w:val="ConsPlusTitle"/>
        <w:ind w:firstLine="709"/>
        <w:jc w:val="center"/>
        <w:rPr>
          <w:sz w:val="36"/>
          <w:szCs w:val="36"/>
        </w:rPr>
      </w:pPr>
      <w:r w:rsidRPr="00ED719E">
        <w:rPr>
          <w:sz w:val="36"/>
          <w:szCs w:val="36"/>
        </w:rPr>
        <w:t>ТРЕТЬЕГО СОЗЫВА</w:t>
      </w:r>
    </w:p>
    <w:p w:rsidR="00ED719E" w:rsidRPr="00F535EA" w:rsidRDefault="00ED719E" w:rsidP="00F535EA">
      <w:pPr>
        <w:pStyle w:val="ConsPlusTitle"/>
        <w:ind w:firstLine="709"/>
        <w:jc w:val="center"/>
        <w:rPr>
          <w:sz w:val="32"/>
          <w:szCs w:val="32"/>
        </w:rPr>
      </w:pPr>
    </w:p>
    <w:p w:rsidR="00ED719E" w:rsidRPr="00F535EA" w:rsidRDefault="00ED719E" w:rsidP="00F535EA">
      <w:pPr>
        <w:pStyle w:val="ConsPlusTitle"/>
        <w:ind w:firstLine="709"/>
        <w:jc w:val="center"/>
        <w:rPr>
          <w:sz w:val="32"/>
          <w:szCs w:val="32"/>
        </w:rPr>
      </w:pPr>
      <w:r w:rsidRPr="00F535EA">
        <w:rPr>
          <w:sz w:val="32"/>
          <w:szCs w:val="32"/>
        </w:rPr>
        <w:t>РЕШЕНИЕ</w:t>
      </w:r>
    </w:p>
    <w:p w:rsidR="00F535EA" w:rsidRDefault="00F535EA" w:rsidP="00F535EA">
      <w:pPr>
        <w:pStyle w:val="ConsPlusTitle"/>
        <w:ind w:firstLine="709"/>
        <w:jc w:val="center"/>
        <w:rPr>
          <w:sz w:val="28"/>
          <w:szCs w:val="28"/>
        </w:rPr>
      </w:pPr>
    </w:p>
    <w:p w:rsidR="00ED719E" w:rsidRPr="001108F1" w:rsidRDefault="00ED719E" w:rsidP="00F535EA">
      <w:pPr>
        <w:ind w:firstLine="709"/>
        <w:jc w:val="center"/>
        <w:rPr>
          <w:rFonts w:ascii="Times New Roman" w:hAnsi="Times New Roman"/>
          <w:bCs/>
          <w:sz w:val="26"/>
          <w:szCs w:val="26"/>
          <w:u w:val="single"/>
        </w:rPr>
      </w:pPr>
      <w:r w:rsidRPr="00F535EA">
        <w:rPr>
          <w:rFonts w:ascii="Times New Roman" w:hAnsi="Times New Roman"/>
          <w:bCs/>
          <w:sz w:val="26"/>
          <w:szCs w:val="26"/>
        </w:rPr>
        <w:t xml:space="preserve">от </w:t>
      </w:r>
      <w:r w:rsidR="001108F1" w:rsidRPr="001108F1">
        <w:rPr>
          <w:rFonts w:ascii="Times New Roman" w:hAnsi="Times New Roman"/>
          <w:bCs/>
          <w:sz w:val="26"/>
          <w:szCs w:val="26"/>
          <w:u w:val="single"/>
        </w:rPr>
        <w:t>30.10.2020</w:t>
      </w:r>
      <w:r w:rsidR="001108F1">
        <w:rPr>
          <w:rFonts w:ascii="Times New Roman" w:hAnsi="Times New Roman"/>
          <w:bCs/>
          <w:sz w:val="26"/>
          <w:szCs w:val="26"/>
        </w:rPr>
        <w:t xml:space="preserve"> № </w:t>
      </w:r>
      <w:r w:rsidR="001108F1" w:rsidRPr="001108F1">
        <w:rPr>
          <w:rFonts w:ascii="Times New Roman" w:hAnsi="Times New Roman"/>
          <w:bCs/>
          <w:sz w:val="26"/>
          <w:szCs w:val="26"/>
          <w:u w:val="single"/>
        </w:rPr>
        <w:t>221-32/3</w:t>
      </w:r>
    </w:p>
    <w:p w:rsidR="00F535EA" w:rsidRDefault="00F535EA" w:rsidP="00F535EA">
      <w:pPr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6C0062" w:rsidRDefault="00ED719E" w:rsidP="00F535EA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ED719E">
        <w:rPr>
          <w:rFonts w:ascii="Times New Roman" w:hAnsi="Times New Roman"/>
          <w:bCs/>
        </w:rPr>
        <w:t>с.Русский Ишим</w:t>
      </w:r>
    </w:p>
    <w:p w:rsidR="00ED719E" w:rsidRPr="007821E9" w:rsidRDefault="00ED719E" w:rsidP="00F535EA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F535EA" w:rsidRDefault="001444B8" w:rsidP="00F535EA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535EA">
        <w:rPr>
          <w:rFonts w:ascii="Times New Roman" w:hAnsi="Times New Roman"/>
          <w:b/>
          <w:sz w:val="26"/>
          <w:szCs w:val="26"/>
        </w:rPr>
        <w:t xml:space="preserve">О внесении изменений в </w:t>
      </w:r>
      <w:r w:rsidR="00A949A5" w:rsidRPr="00F535EA">
        <w:rPr>
          <w:rFonts w:ascii="Times New Roman" w:hAnsi="Times New Roman"/>
          <w:b/>
          <w:sz w:val="26"/>
          <w:szCs w:val="26"/>
        </w:rPr>
        <w:t xml:space="preserve">Порядок проведения конкурса на замещение должности главы администрации </w:t>
      </w:r>
      <w:r w:rsidR="00ED719E" w:rsidRPr="00F535EA">
        <w:rPr>
          <w:rFonts w:ascii="Times New Roman" w:hAnsi="Times New Roman"/>
          <w:b/>
          <w:sz w:val="26"/>
          <w:szCs w:val="26"/>
        </w:rPr>
        <w:t xml:space="preserve">Русско-Ишимского сельсовета </w:t>
      </w:r>
      <w:r w:rsidR="00A949A5" w:rsidRPr="00F535EA">
        <w:rPr>
          <w:rFonts w:ascii="Times New Roman" w:hAnsi="Times New Roman"/>
          <w:b/>
          <w:sz w:val="26"/>
          <w:szCs w:val="26"/>
        </w:rPr>
        <w:t>Городищенского района Пензенской области</w:t>
      </w:r>
      <w:r w:rsidR="00BC6522" w:rsidRPr="00F535EA">
        <w:rPr>
          <w:rFonts w:ascii="Times New Roman" w:hAnsi="Times New Roman"/>
          <w:b/>
          <w:sz w:val="26"/>
          <w:szCs w:val="26"/>
        </w:rPr>
        <w:t>,</w:t>
      </w:r>
      <w:r w:rsidR="00A949A5" w:rsidRPr="00F535EA">
        <w:rPr>
          <w:rFonts w:ascii="Times New Roman" w:hAnsi="Times New Roman"/>
          <w:b/>
          <w:sz w:val="26"/>
          <w:szCs w:val="26"/>
        </w:rPr>
        <w:t xml:space="preserve"> назначаемого по контракту</w:t>
      </w:r>
      <w:r w:rsidR="001578EF" w:rsidRPr="00F535EA">
        <w:rPr>
          <w:rFonts w:ascii="Times New Roman" w:hAnsi="Times New Roman"/>
          <w:b/>
          <w:sz w:val="26"/>
          <w:szCs w:val="26"/>
        </w:rPr>
        <w:t>,</w:t>
      </w:r>
      <w:r w:rsidRPr="00F535EA">
        <w:rPr>
          <w:rFonts w:ascii="Times New Roman" w:hAnsi="Times New Roman"/>
          <w:b/>
          <w:sz w:val="26"/>
          <w:szCs w:val="26"/>
        </w:rPr>
        <w:t xml:space="preserve"> </w:t>
      </w:r>
      <w:r w:rsidR="001578EF" w:rsidRPr="00F535EA">
        <w:rPr>
          <w:rFonts w:ascii="Times New Roman" w:hAnsi="Times New Roman"/>
          <w:b/>
          <w:sz w:val="26"/>
          <w:szCs w:val="26"/>
        </w:rPr>
        <w:t>утвержденн</w:t>
      </w:r>
      <w:r w:rsidR="00BD427E" w:rsidRPr="00F535EA">
        <w:rPr>
          <w:rFonts w:ascii="Times New Roman" w:hAnsi="Times New Roman"/>
          <w:b/>
          <w:sz w:val="26"/>
          <w:szCs w:val="26"/>
        </w:rPr>
        <w:t>ый</w:t>
      </w:r>
      <w:r w:rsidR="001578EF" w:rsidRPr="00F535EA">
        <w:rPr>
          <w:rFonts w:ascii="Times New Roman" w:hAnsi="Times New Roman"/>
          <w:b/>
          <w:sz w:val="26"/>
          <w:szCs w:val="26"/>
        </w:rPr>
        <w:t xml:space="preserve"> решением </w:t>
      </w:r>
      <w:r w:rsidR="00ED719E" w:rsidRPr="00F535EA">
        <w:rPr>
          <w:rFonts w:ascii="Times New Roman" w:hAnsi="Times New Roman"/>
          <w:b/>
          <w:sz w:val="26"/>
          <w:szCs w:val="26"/>
        </w:rPr>
        <w:t xml:space="preserve">Комитета местного самоуправления Русско-Ишимского сельсовета </w:t>
      </w:r>
      <w:r w:rsidR="001578EF" w:rsidRPr="00F535EA">
        <w:rPr>
          <w:rFonts w:ascii="Times New Roman" w:hAnsi="Times New Roman"/>
          <w:b/>
          <w:sz w:val="26"/>
          <w:szCs w:val="26"/>
        </w:rPr>
        <w:t>Городищенского района Пензенской области</w:t>
      </w:r>
      <w:r w:rsidR="003F1B52" w:rsidRPr="00F535EA">
        <w:rPr>
          <w:rFonts w:ascii="Times New Roman" w:hAnsi="Times New Roman"/>
          <w:b/>
          <w:sz w:val="26"/>
          <w:szCs w:val="26"/>
        </w:rPr>
        <w:t xml:space="preserve"> </w:t>
      </w:r>
      <w:r w:rsidR="001578EF" w:rsidRPr="00F535EA">
        <w:rPr>
          <w:rFonts w:ascii="Times New Roman" w:hAnsi="Times New Roman"/>
          <w:b/>
          <w:sz w:val="26"/>
          <w:szCs w:val="26"/>
        </w:rPr>
        <w:t>от 1</w:t>
      </w:r>
      <w:r w:rsidR="00A949A5" w:rsidRPr="00F535EA">
        <w:rPr>
          <w:rFonts w:ascii="Times New Roman" w:hAnsi="Times New Roman"/>
          <w:b/>
          <w:sz w:val="26"/>
          <w:szCs w:val="26"/>
        </w:rPr>
        <w:t>1</w:t>
      </w:r>
      <w:r w:rsidR="001578EF" w:rsidRPr="00F535EA">
        <w:rPr>
          <w:rFonts w:ascii="Times New Roman" w:hAnsi="Times New Roman"/>
          <w:b/>
          <w:sz w:val="26"/>
          <w:szCs w:val="26"/>
        </w:rPr>
        <w:t>.</w:t>
      </w:r>
      <w:r w:rsidR="00ED719E" w:rsidRPr="00F535EA">
        <w:rPr>
          <w:rFonts w:ascii="Times New Roman" w:hAnsi="Times New Roman"/>
          <w:b/>
          <w:sz w:val="26"/>
          <w:szCs w:val="26"/>
        </w:rPr>
        <w:t>09</w:t>
      </w:r>
      <w:r w:rsidR="001578EF" w:rsidRPr="00F535EA">
        <w:rPr>
          <w:rFonts w:ascii="Times New Roman" w:hAnsi="Times New Roman"/>
          <w:b/>
          <w:sz w:val="26"/>
          <w:szCs w:val="26"/>
        </w:rPr>
        <w:t>.201</w:t>
      </w:r>
      <w:r w:rsidR="00ED719E" w:rsidRPr="00F535EA">
        <w:rPr>
          <w:rFonts w:ascii="Times New Roman" w:hAnsi="Times New Roman"/>
          <w:b/>
          <w:sz w:val="26"/>
          <w:szCs w:val="26"/>
        </w:rPr>
        <w:t>4 № 454-126/1</w:t>
      </w:r>
      <w:r w:rsidR="00A949A5" w:rsidRPr="00F535EA">
        <w:rPr>
          <w:rFonts w:ascii="Times New Roman" w:hAnsi="Times New Roman"/>
          <w:b/>
          <w:sz w:val="26"/>
          <w:szCs w:val="26"/>
        </w:rPr>
        <w:t xml:space="preserve"> </w:t>
      </w:r>
      <w:r w:rsidR="00FF30B2" w:rsidRPr="00F535EA">
        <w:rPr>
          <w:rFonts w:ascii="Times New Roman" w:hAnsi="Times New Roman"/>
          <w:b/>
          <w:sz w:val="26"/>
          <w:szCs w:val="26"/>
        </w:rPr>
        <w:t>(с последующими изменениями)</w:t>
      </w:r>
    </w:p>
    <w:p w:rsidR="00CE6E4C" w:rsidRPr="00F535EA" w:rsidRDefault="00CE6E4C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306518" w:rsidRPr="00F535EA" w:rsidRDefault="00306518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 (с последующими изм</w:t>
      </w:r>
      <w:r w:rsidR="00ED719E" w:rsidRPr="00F535EA">
        <w:rPr>
          <w:rFonts w:ascii="Times New Roman" w:hAnsi="Times New Roman"/>
          <w:sz w:val="26"/>
          <w:szCs w:val="26"/>
        </w:rPr>
        <w:t>енениями), на основании статьи 20</w:t>
      </w:r>
      <w:r w:rsidRPr="00F535EA">
        <w:rPr>
          <w:rFonts w:ascii="Times New Roman" w:hAnsi="Times New Roman"/>
          <w:sz w:val="26"/>
          <w:szCs w:val="26"/>
        </w:rPr>
        <w:t xml:space="preserve"> Устава</w:t>
      </w:r>
      <w:r w:rsidR="00ED719E" w:rsidRPr="00F535EA">
        <w:rPr>
          <w:rFonts w:ascii="Times New Roman" w:hAnsi="Times New Roman"/>
          <w:sz w:val="26"/>
          <w:szCs w:val="26"/>
        </w:rPr>
        <w:t xml:space="preserve"> Русско-Ишимского сельсовета</w:t>
      </w:r>
      <w:r w:rsidRPr="00F535EA">
        <w:rPr>
          <w:rFonts w:ascii="Times New Roman" w:hAnsi="Times New Roman"/>
          <w:sz w:val="26"/>
          <w:szCs w:val="26"/>
        </w:rPr>
        <w:t xml:space="preserve"> Городищенского района Пензенской области (с последующими изменениями),</w:t>
      </w:r>
    </w:p>
    <w:p w:rsidR="001444B8" w:rsidRPr="00F535EA" w:rsidRDefault="001444B8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920A73" w:rsidRPr="00F535EA" w:rsidRDefault="00920A73" w:rsidP="00F535EA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535EA">
        <w:rPr>
          <w:rFonts w:ascii="Times New Roman" w:hAnsi="Times New Roman"/>
          <w:b/>
          <w:sz w:val="26"/>
          <w:szCs w:val="26"/>
        </w:rPr>
        <w:t>Комитет местного самоуправления Русско-Ишимского сельсовета</w:t>
      </w:r>
    </w:p>
    <w:p w:rsidR="00920A73" w:rsidRPr="00F535EA" w:rsidRDefault="00920A73" w:rsidP="00F535EA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535EA">
        <w:rPr>
          <w:rFonts w:ascii="Times New Roman" w:hAnsi="Times New Roman"/>
          <w:b/>
          <w:sz w:val="26"/>
          <w:szCs w:val="26"/>
        </w:rPr>
        <w:t xml:space="preserve"> Городищенского район</w:t>
      </w:r>
      <w:r w:rsidR="00F535EA" w:rsidRPr="00F535EA">
        <w:rPr>
          <w:rFonts w:ascii="Times New Roman" w:hAnsi="Times New Roman"/>
          <w:b/>
          <w:sz w:val="26"/>
          <w:szCs w:val="26"/>
        </w:rPr>
        <w:t>а  Пензенской области решил</w:t>
      </w:r>
      <w:r w:rsidRPr="00F535EA">
        <w:rPr>
          <w:rFonts w:ascii="Times New Roman" w:hAnsi="Times New Roman"/>
          <w:b/>
          <w:sz w:val="26"/>
          <w:szCs w:val="26"/>
        </w:rPr>
        <w:t>:</w:t>
      </w:r>
    </w:p>
    <w:p w:rsidR="00AD2AFD" w:rsidRPr="00F535EA" w:rsidRDefault="00AD2AFD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6D168D" w:rsidRPr="00F535EA" w:rsidRDefault="001444B8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1. Внести в</w:t>
      </w:r>
      <w:r w:rsidR="003F1B52" w:rsidRPr="00F535EA">
        <w:rPr>
          <w:rFonts w:ascii="Times New Roman" w:hAnsi="Times New Roman"/>
          <w:sz w:val="26"/>
          <w:szCs w:val="26"/>
        </w:rPr>
        <w:t xml:space="preserve"> </w:t>
      </w:r>
      <w:r w:rsidR="00A949A5" w:rsidRPr="00F535EA">
        <w:rPr>
          <w:rFonts w:ascii="Times New Roman" w:hAnsi="Times New Roman"/>
          <w:sz w:val="26"/>
          <w:szCs w:val="26"/>
        </w:rPr>
        <w:t>Порядок проведения конкурса на замещение должности главы администрации</w:t>
      </w:r>
      <w:r w:rsidR="00920A73" w:rsidRPr="00F535EA">
        <w:rPr>
          <w:rFonts w:ascii="Times New Roman" w:hAnsi="Times New Roman"/>
          <w:sz w:val="26"/>
          <w:szCs w:val="26"/>
        </w:rPr>
        <w:t xml:space="preserve"> Русско-Ишимского сельсовета</w:t>
      </w:r>
      <w:r w:rsidR="00A949A5" w:rsidRPr="00F535EA">
        <w:rPr>
          <w:rFonts w:ascii="Times New Roman" w:hAnsi="Times New Roman"/>
          <w:sz w:val="26"/>
          <w:szCs w:val="26"/>
        </w:rPr>
        <w:t xml:space="preserve"> Городищенского района Пензенской области</w:t>
      </w:r>
      <w:r w:rsidR="00BC6522" w:rsidRPr="00F535EA">
        <w:rPr>
          <w:rFonts w:ascii="Times New Roman" w:hAnsi="Times New Roman"/>
          <w:sz w:val="26"/>
          <w:szCs w:val="26"/>
        </w:rPr>
        <w:t>,</w:t>
      </w:r>
      <w:r w:rsidR="00A949A5" w:rsidRPr="00F535EA">
        <w:rPr>
          <w:rFonts w:ascii="Times New Roman" w:hAnsi="Times New Roman"/>
          <w:sz w:val="26"/>
          <w:szCs w:val="26"/>
        </w:rPr>
        <w:t xml:space="preserve"> назначаемого по контракту, утвержденн</w:t>
      </w:r>
      <w:r w:rsidR="009A36FE" w:rsidRPr="00F535EA">
        <w:rPr>
          <w:rFonts w:ascii="Times New Roman" w:hAnsi="Times New Roman"/>
          <w:sz w:val="26"/>
          <w:szCs w:val="26"/>
        </w:rPr>
        <w:t>ый</w:t>
      </w:r>
      <w:r w:rsidR="00A949A5" w:rsidRPr="00F535EA">
        <w:rPr>
          <w:rFonts w:ascii="Times New Roman" w:hAnsi="Times New Roman"/>
          <w:sz w:val="26"/>
          <w:szCs w:val="26"/>
        </w:rPr>
        <w:t xml:space="preserve"> решением </w:t>
      </w:r>
      <w:r w:rsidR="00920A73" w:rsidRPr="00F535EA">
        <w:rPr>
          <w:rFonts w:ascii="Times New Roman" w:hAnsi="Times New Roman"/>
          <w:sz w:val="26"/>
          <w:szCs w:val="26"/>
        </w:rPr>
        <w:t xml:space="preserve">Комитета местного самоуправления Русско-Ишимского сельсовета </w:t>
      </w:r>
      <w:r w:rsidR="00A949A5" w:rsidRPr="00F535EA">
        <w:rPr>
          <w:rFonts w:ascii="Times New Roman" w:hAnsi="Times New Roman"/>
          <w:sz w:val="26"/>
          <w:szCs w:val="26"/>
        </w:rPr>
        <w:t>Городищенского района Пензенской области</w:t>
      </w:r>
      <w:r w:rsidR="003F1B52" w:rsidRPr="00F535EA">
        <w:rPr>
          <w:rFonts w:ascii="Times New Roman" w:hAnsi="Times New Roman"/>
          <w:sz w:val="26"/>
          <w:szCs w:val="26"/>
        </w:rPr>
        <w:t xml:space="preserve"> </w:t>
      </w:r>
      <w:r w:rsidR="00920A73" w:rsidRPr="00F535EA">
        <w:rPr>
          <w:rFonts w:ascii="Times New Roman" w:hAnsi="Times New Roman"/>
          <w:sz w:val="26"/>
          <w:szCs w:val="26"/>
        </w:rPr>
        <w:t>от 11.09</w:t>
      </w:r>
      <w:r w:rsidR="00A949A5" w:rsidRPr="00F535EA">
        <w:rPr>
          <w:rFonts w:ascii="Times New Roman" w:hAnsi="Times New Roman"/>
          <w:sz w:val="26"/>
          <w:szCs w:val="26"/>
        </w:rPr>
        <w:t>.201</w:t>
      </w:r>
      <w:r w:rsidR="00920A73" w:rsidRPr="00F535EA">
        <w:rPr>
          <w:rFonts w:ascii="Times New Roman" w:hAnsi="Times New Roman"/>
          <w:sz w:val="26"/>
          <w:szCs w:val="26"/>
        </w:rPr>
        <w:t>4 № 454-126/1</w:t>
      </w:r>
      <w:r w:rsidR="00A949A5" w:rsidRPr="00F535EA">
        <w:rPr>
          <w:rFonts w:ascii="Times New Roman" w:hAnsi="Times New Roman"/>
          <w:sz w:val="26"/>
          <w:szCs w:val="26"/>
        </w:rPr>
        <w:t xml:space="preserve"> (с последующими изменениями)</w:t>
      </w:r>
      <w:r w:rsidR="00F65B3D" w:rsidRPr="00F535EA">
        <w:rPr>
          <w:rFonts w:ascii="Times New Roman" w:hAnsi="Times New Roman"/>
          <w:sz w:val="26"/>
          <w:szCs w:val="26"/>
        </w:rPr>
        <w:t>,</w:t>
      </w:r>
      <w:r w:rsidR="00E5159A" w:rsidRPr="00F535EA">
        <w:rPr>
          <w:rFonts w:ascii="Times New Roman" w:hAnsi="Times New Roman"/>
          <w:sz w:val="26"/>
          <w:szCs w:val="26"/>
        </w:rPr>
        <w:t xml:space="preserve"> </w:t>
      </w:r>
      <w:r w:rsidR="006D168D" w:rsidRPr="00F535EA">
        <w:rPr>
          <w:rFonts w:ascii="Times New Roman" w:hAnsi="Times New Roman"/>
          <w:sz w:val="26"/>
          <w:szCs w:val="26"/>
        </w:rPr>
        <w:t>следующие изменения:</w:t>
      </w:r>
    </w:p>
    <w:p w:rsidR="006D168D" w:rsidRPr="00F535EA" w:rsidRDefault="006D168D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1.1 подпункт 4 пункта 3.1 изложить в следующей редакции:</w:t>
      </w:r>
    </w:p>
    <w:p w:rsidR="006D168D" w:rsidRPr="00F535EA" w:rsidRDefault="006D168D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«4) трудовую книжку (при наличии) и (или) сведения о трудовой деятельности, оформленные в установленном законодательстве порядке, за исключением случаев, когда трудовой договор (контракт) заключается впервые;».</w:t>
      </w:r>
    </w:p>
    <w:p w:rsidR="006D168D" w:rsidRPr="00F535EA" w:rsidRDefault="006D168D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lastRenderedPageBreak/>
        <w:t>1.2 дополнить пунктом 3.1.2 следующего содержания:</w:t>
      </w:r>
    </w:p>
    <w:p w:rsidR="006D168D" w:rsidRPr="00F535EA" w:rsidRDefault="006D168D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«3.1.2. Документы, указанные в подпунктах 3-8 пункта 3.1 настоящего Порядка,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Российской Федерации. Копии документов сверяются с подлинными документами секретарем конкурсной комиссии.».</w:t>
      </w:r>
    </w:p>
    <w:p w:rsidR="00920A73" w:rsidRPr="00F535EA" w:rsidRDefault="00920A73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 xml:space="preserve"> </w:t>
      </w:r>
      <w:r w:rsidR="00D51ABE" w:rsidRPr="00F535EA">
        <w:rPr>
          <w:rFonts w:ascii="Times New Roman" w:hAnsi="Times New Roman"/>
          <w:sz w:val="26"/>
          <w:szCs w:val="26"/>
        </w:rPr>
        <w:t xml:space="preserve">2. </w:t>
      </w:r>
      <w:r w:rsidRPr="00F535EA">
        <w:rPr>
          <w:rFonts w:ascii="Times New Roman" w:hAnsi="Times New Roman"/>
          <w:sz w:val="26"/>
          <w:szCs w:val="26"/>
        </w:rPr>
        <w:t>Настоящее решение опубликовать в информационном бюллетене Комитета местного самоуправления Русско-Ишимского сельсовета Городищенского района Пензенской области «Наше село».</w:t>
      </w:r>
    </w:p>
    <w:p w:rsidR="00D51ABE" w:rsidRPr="00F535EA" w:rsidRDefault="00D51ABE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3. Настоящее решение вступает в силу на следующий день после дня его официального опубликования.</w:t>
      </w:r>
    </w:p>
    <w:p w:rsidR="00D51ABE" w:rsidRPr="00F535EA" w:rsidRDefault="00D51ABE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 xml:space="preserve">4. Контроль за исполнением настоящего решения возложить на Главу </w:t>
      </w:r>
      <w:r w:rsidR="00920A73" w:rsidRPr="00F535EA">
        <w:rPr>
          <w:rFonts w:ascii="Times New Roman" w:hAnsi="Times New Roman"/>
          <w:sz w:val="26"/>
          <w:szCs w:val="26"/>
        </w:rPr>
        <w:t xml:space="preserve">Русско-Ишимского сельсовета </w:t>
      </w:r>
      <w:r w:rsidRPr="00F535EA">
        <w:rPr>
          <w:rFonts w:ascii="Times New Roman" w:hAnsi="Times New Roman"/>
          <w:sz w:val="26"/>
          <w:szCs w:val="26"/>
        </w:rPr>
        <w:t>Городищенского района Пензенской области.</w:t>
      </w:r>
    </w:p>
    <w:p w:rsidR="0082389E" w:rsidRPr="00F535EA" w:rsidRDefault="0082389E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AD2AFD" w:rsidRPr="00F535EA" w:rsidRDefault="00AD2AFD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AD6E15" w:rsidRPr="00F535EA" w:rsidRDefault="00AD6E15" w:rsidP="00F535EA">
      <w:pPr>
        <w:ind w:firstLine="709"/>
        <w:rPr>
          <w:rFonts w:ascii="Times New Roman" w:hAnsi="Times New Roman"/>
          <w:sz w:val="26"/>
          <w:szCs w:val="26"/>
        </w:rPr>
      </w:pPr>
    </w:p>
    <w:p w:rsidR="00920A73" w:rsidRPr="00F535EA" w:rsidRDefault="000B26C2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Глав</w:t>
      </w:r>
      <w:r w:rsidR="00CE6E4C" w:rsidRPr="00F535EA">
        <w:rPr>
          <w:rFonts w:ascii="Times New Roman" w:hAnsi="Times New Roman"/>
          <w:sz w:val="26"/>
          <w:szCs w:val="26"/>
        </w:rPr>
        <w:t xml:space="preserve">а </w:t>
      </w:r>
      <w:r w:rsidR="00920A73" w:rsidRPr="00F535EA">
        <w:rPr>
          <w:rFonts w:ascii="Times New Roman" w:hAnsi="Times New Roman"/>
          <w:sz w:val="26"/>
          <w:szCs w:val="26"/>
        </w:rPr>
        <w:t>Русско-Ишимского сельсовета</w:t>
      </w:r>
    </w:p>
    <w:p w:rsidR="000B26C2" w:rsidRPr="00F535EA" w:rsidRDefault="000B26C2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Городищенского района</w:t>
      </w:r>
    </w:p>
    <w:p w:rsidR="000B26C2" w:rsidRPr="00F535EA" w:rsidRDefault="007821E9" w:rsidP="00F535EA">
      <w:pPr>
        <w:ind w:firstLine="709"/>
        <w:rPr>
          <w:rFonts w:ascii="Times New Roman" w:hAnsi="Times New Roman"/>
          <w:sz w:val="26"/>
          <w:szCs w:val="26"/>
        </w:rPr>
      </w:pPr>
      <w:r w:rsidRPr="00F535EA">
        <w:rPr>
          <w:rFonts w:ascii="Times New Roman" w:hAnsi="Times New Roman"/>
          <w:sz w:val="26"/>
          <w:szCs w:val="26"/>
        </w:rPr>
        <w:t>Пензенской области</w:t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</w:r>
      <w:r w:rsidR="00F535EA" w:rsidRPr="00F535EA">
        <w:rPr>
          <w:rFonts w:ascii="Times New Roman" w:hAnsi="Times New Roman"/>
          <w:sz w:val="26"/>
          <w:szCs w:val="26"/>
        </w:rPr>
        <w:tab/>
        <w:t xml:space="preserve">  </w:t>
      </w:r>
      <w:r w:rsidR="00920A73" w:rsidRPr="00F535EA">
        <w:rPr>
          <w:rFonts w:ascii="Times New Roman" w:hAnsi="Times New Roman"/>
          <w:sz w:val="26"/>
          <w:szCs w:val="26"/>
        </w:rPr>
        <w:t>М.Н. Лукина</w:t>
      </w:r>
    </w:p>
    <w:sectPr w:rsidR="000B26C2" w:rsidRPr="00F535EA" w:rsidSect="00AD6E15">
      <w:type w:val="continuous"/>
      <w:pgSz w:w="11909" w:h="16834" w:code="9"/>
      <w:pgMar w:top="1134" w:right="851" w:bottom="1134" w:left="1418" w:header="1134" w:footer="1134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4D4" w:rsidRDefault="006D24D4" w:rsidP="007C5F17">
      <w:r>
        <w:separator/>
      </w:r>
    </w:p>
  </w:endnote>
  <w:endnote w:type="continuationSeparator" w:id="1">
    <w:p w:rsidR="006D24D4" w:rsidRDefault="006D24D4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4D4" w:rsidRDefault="006D24D4" w:rsidP="007C5F17">
      <w:r>
        <w:separator/>
      </w:r>
    </w:p>
  </w:footnote>
  <w:footnote w:type="continuationSeparator" w:id="1">
    <w:p w:rsidR="006D24D4" w:rsidRDefault="006D24D4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B313F"/>
    <w:rsid w:val="00024522"/>
    <w:rsid w:val="0003193E"/>
    <w:rsid w:val="000373F8"/>
    <w:rsid w:val="00053E7E"/>
    <w:rsid w:val="000755AD"/>
    <w:rsid w:val="00076EDF"/>
    <w:rsid w:val="00084F97"/>
    <w:rsid w:val="000852D0"/>
    <w:rsid w:val="00092001"/>
    <w:rsid w:val="0009644F"/>
    <w:rsid w:val="000A71F9"/>
    <w:rsid w:val="000B26C2"/>
    <w:rsid w:val="000D2C5A"/>
    <w:rsid w:val="000F1093"/>
    <w:rsid w:val="0010476A"/>
    <w:rsid w:val="00107B3A"/>
    <w:rsid w:val="001108F1"/>
    <w:rsid w:val="00113628"/>
    <w:rsid w:val="001141D5"/>
    <w:rsid w:val="001201E9"/>
    <w:rsid w:val="00120D93"/>
    <w:rsid w:val="001229ED"/>
    <w:rsid w:val="0013644E"/>
    <w:rsid w:val="001404EB"/>
    <w:rsid w:val="00144336"/>
    <w:rsid w:val="001444B8"/>
    <w:rsid w:val="001578EF"/>
    <w:rsid w:val="00160BCF"/>
    <w:rsid w:val="00160DC2"/>
    <w:rsid w:val="00163A34"/>
    <w:rsid w:val="001656D5"/>
    <w:rsid w:val="00171185"/>
    <w:rsid w:val="0018325A"/>
    <w:rsid w:val="001869B2"/>
    <w:rsid w:val="0019285C"/>
    <w:rsid w:val="001A066A"/>
    <w:rsid w:val="001C085C"/>
    <w:rsid w:val="001C558C"/>
    <w:rsid w:val="001D2FF6"/>
    <w:rsid w:val="001D7AA4"/>
    <w:rsid w:val="001E10B0"/>
    <w:rsid w:val="001E40F7"/>
    <w:rsid w:val="001E745D"/>
    <w:rsid w:val="00203E73"/>
    <w:rsid w:val="00213E1F"/>
    <w:rsid w:val="00234400"/>
    <w:rsid w:val="0023676A"/>
    <w:rsid w:val="0024578B"/>
    <w:rsid w:val="002528D7"/>
    <w:rsid w:val="00263B80"/>
    <w:rsid w:val="002657F4"/>
    <w:rsid w:val="00277E0F"/>
    <w:rsid w:val="0028469B"/>
    <w:rsid w:val="00287E75"/>
    <w:rsid w:val="002A1140"/>
    <w:rsid w:val="002F24BE"/>
    <w:rsid w:val="002F5212"/>
    <w:rsid w:val="00306518"/>
    <w:rsid w:val="00307AE4"/>
    <w:rsid w:val="00316CDC"/>
    <w:rsid w:val="00322A96"/>
    <w:rsid w:val="00323F82"/>
    <w:rsid w:val="00332F5A"/>
    <w:rsid w:val="003479F4"/>
    <w:rsid w:val="00396DE4"/>
    <w:rsid w:val="003A7EC8"/>
    <w:rsid w:val="003C3C78"/>
    <w:rsid w:val="003C7578"/>
    <w:rsid w:val="003E732B"/>
    <w:rsid w:val="003F1B52"/>
    <w:rsid w:val="004115E0"/>
    <w:rsid w:val="0042062E"/>
    <w:rsid w:val="004344A1"/>
    <w:rsid w:val="00441FD1"/>
    <w:rsid w:val="00447A06"/>
    <w:rsid w:val="00477373"/>
    <w:rsid w:val="00482A5A"/>
    <w:rsid w:val="00483558"/>
    <w:rsid w:val="004837D7"/>
    <w:rsid w:val="0048395C"/>
    <w:rsid w:val="004A0021"/>
    <w:rsid w:val="004A282A"/>
    <w:rsid w:val="004A45BE"/>
    <w:rsid w:val="004A4CBD"/>
    <w:rsid w:val="004C29AF"/>
    <w:rsid w:val="004D2D43"/>
    <w:rsid w:val="004E7660"/>
    <w:rsid w:val="004F0C0B"/>
    <w:rsid w:val="004F0C3A"/>
    <w:rsid w:val="00502DF7"/>
    <w:rsid w:val="005140DC"/>
    <w:rsid w:val="00514767"/>
    <w:rsid w:val="00517DCC"/>
    <w:rsid w:val="00530FBA"/>
    <w:rsid w:val="00536A8C"/>
    <w:rsid w:val="00541A4A"/>
    <w:rsid w:val="00541CCA"/>
    <w:rsid w:val="00543ACD"/>
    <w:rsid w:val="005454A5"/>
    <w:rsid w:val="005478E4"/>
    <w:rsid w:val="0056215D"/>
    <w:rsid w:val="00584DE4"/>
    <w:rsid w:val="005868F2"/>
    <w:rsid w:val="0059520F"/>
    <w:rsid w:val="005A5969"/>
    <w:rsid w:val="005A6CF0"/>
    <w:rsid w:val="005B0410"/>
    <w:rsid w:val="005B23E4"/>
    <w:rsid w:val="005C33CB"/>
    <w:rsid w:val="005C4FE2"/>
    <w:rsid w:val="005C64CA"/>
    <w:rsid w:val="005E72E2"/>
    <w:rsid w:val="006023F0"/>
    <w:rsid w:val="00607233"/>
    <w:rsid w:val="00612A82"/>
    <w:rsid w:val="0061336D"/>
    <w:rsid w:val="006154E3"/>
    <w:rsid w:val="00625898"/>
    <w:rsid w:val="00676DD1"/>
    <w:rsid w:val="00676ECE"/>
    <w:rsid w:val="006B0A48"/>
    <w:rsid w:val="006B4038"/>
    <w:rsid w:val="006C0062"/>
    <w:rsid w:val="006C4BAE"/>
    <w:rsid w:val="006C52EE"/>
    <w:rsid w:val="006D168D"/>
    <w:rsid w:val="006D24D4"/>
    <w:rsid w:val="006F06CC"/>
    <w:rsid w:val="00702F58"/>
    <w:rsid w:val="0070786C"/>
    <w:rsid w:val="00710834"/>
    <w:rsid w:val="00723F0B"/>
    <w:rsid w:val="00725BE8"/>
    <w:rsid w:val="00732854"/>
    <w:rsid w:val="00740498"/>
    <w:rsid w:val="00760345"/>
    <w:rsid w:val="0077059A"/>
    <w:rsid w:val="00770CDF"/>
    <w:rsid w:val="007728C1"/>
    <w:rsid w:val="007821E9"/>
    <w:rsid w:val="00783F2F"/>
    <w:rsid w:val="007B6A44"/>
    <w:rsid w:val="007C0FBC"/>
    <w:rsid w:val="007C5F17"/>
    <w:rsid w:val="007C7EF0"/>
    <w:rsid w:val="007C7F7E"/>
    <w:rsid w:val="007D29FE"/>
    <w:rsid w:val="007E635A"/>
    <w:rsid w:val="007E65D8"/>
    <w:rsid w:val="007F10EA"/>
    <w:rsid w:val="00801124"/>
    <w:rsid w:val="00803D4F"/>
    <w:rsid w:val="00806CAF"/>
    <w:rsid w:val="00813026"/>
    <w:rsid w:val="008140B9"/>
    <w:rsid w:val="00817558"/>
    <w:rsid w:val="00820452"/>
    <w:rsid w:val="0082389E"/>
    <w:rsid w:val="0083439D"/>
    <w:rsid w:val="00853416"/>
    <w:rsid w:val="00864BF4"/>
    <w:rsid w:val="00866BB4"/>
    <w:rsid w:val="00873F49"/>
    <w:rsid w:val="00876150"/>
    <w:rsid w:val="008865DE"/>
    <w:rsid w:val="008A13FF"/>
    <w:rsid w:val="008B066F"/>
    <w:rsid w:val="008E19AB"/>
    <w:rsid w:val="009022EE"/>
    <w:rsid w:val="00903B72"/>
    <w:rsid w:val="0090534B"/>
    <w:rsid w:val="009071BA"/>
    <w:rsid w:val="00910A6D"/>
    <w:rsid w:val="00920A73"/>
    <w:rsid w:val="00927E8F"/>
    <w:rsid w:val="00931600"/>
    <w:rsid w:val="00941677"/>
    <w:rsid w:val="00952D8A"/>
    <w:rsid w:val="00973116"/>
    <w:rsid w:val="00975AD1"/>
    <w:rsid w:val="00975F3B"/>
    <w:rsid w:val="00977DF1"/>
    <w:rsid w:val="009969AB"/>
    <w:rsid w:val="009A2AF3"/>
    <w:rsid w:val="009A36FE"/>
    <w:rsid w:val="009A3A88"/>
    <w:rsid w:val="009A53D6"/>
    <w:rsid w:val="009C7B63"/>
    <w:rsid w:val="009F2D6D"/>
    <w:rsid w:val="00A20C90"/>
    <w:rsid w:val="00A352BE"/>
    <w:rsid w:val="00A45101"/>
    <w:rsid w:val="00A555AD"/>
    <w:rsid w:val="00A62606"/>
    <w:rsid w:val="00A731B5"/>
    <w:rsid w:val="00A7520C"/>
    <w:rsid w:val="00A77B0B"/>
    <w:rsid w:val="00A908BE"/>
    <w:rsid w:val="00A91B40"/>
    <w:rsid w:val="00A949A5"/>
    <w:rsid w:val="00A9597B"/>
    <w:rsid w:val="00AA0A1D"/>
    <w:rsid w:val="00AA5FA0"/>
    <w:rsid w:val="00AB0133"/>
    <w:rsid w:val="00AB313F"/>
    <w:rsid w:val="00AB529C"/>
    <w:rsid w:val="00AC34F6"/>
    <w:rsid w:val="00AC7066"/>
    <w:rsid w:val="00AD2AFD"/>
    <w:rsid w:val="00AD6E15"/>
    <w:rsid w:val="00AD7F56"/>
    <w:rsid w:val="00AF2AAD"/>
    <w:rsid w:val="00B17407"/>
    <w:rsid w:val="00B2263F"/>
    <w:rsid w:val="00B25597"/>
    <w:rsid w:val="00B435B5"/>
    <w:rsid w:val="00B50441"/>
    <w:rsid w:val="00B81728"/>
    <w:rsid w:val="00BA24DA"/>
    <w:rsid w:val="00BB2714"/>
    <w:rsid w:val="00BB69DE"/>
    <w:rsid w:val="00BC1985"/>
    <w:rsid w:val="00BC6522"/>
    <w:rsid w:val="00BC7DC4"/>
    <w:rsid w:val="00BD427E"/>
    <w:rsid w:val="00BD6450"/>
    <w:rsid w:val="00BD7780"/>
    <w:rsid w:val="00C2501E"/>
    <w:rsid w:val="00C360B2"/>
    <w:rsid w:val="00C44FDD"/>
    <w:rsid w:val="00C47893"/>
    <w:rsid w:val="00C60720"/>
    <w:rsid w:val="00C626CD"/>
    <w:rsid w:val="00C70D22"/>
    <w:rsid w:val="00C75973"/>
    <w:rsid w:val="00C77D1B"/>
    <w:rsid w:val="00C80725"/>
    <w:rsid w:val="00C90A28"/>
    <w:rsid w:val="00C93790"/>
    <w:rsid w:val="00CD0360"/>
    <w:rsid w:val="00CD21F8"/>
    <w:rsid w:val="00CE3439"/>
    <w:rsid w:val="00CE6E4C"/>
    <w:rsid w:val="00CF5680"/>
    <w:rsid w:val="00D0630F"/>
    <w:rsid w:val="00D13F11"/>
    <w:rsid w:val="00D30986"/>
    <w:rsid w:val="00D378F3"/>
    <w:rsid w:val="00D4284B"/>
    <w:rsid w:val="00D50B17"/>
    <w:rsid w:val="00D51ABE"/>
    <w:rsid w:val="00D72E82"/>
    <w:rsid w:val="00D74268"/>
    <w:rsid w:val="00D91FA9"/>
    <w:rsid w:val="00DA6B59"/>
    <w:rsid w:val="00DB1FE0"/>
    <w:rsid w:val="00DC6933"/>
    <w:rsid w:val="00DE2D2E"/>
    <w:rsid w:val="00E07144"/>
    <w:rsid w:val="00E307B9"/>
    <w:rsid w:val="00E5159A"/>
    <w:rsid w:val="00E52387"/>
    <w:rsid w:val="00E5547C"/>
    <w:rsid w:val="00E60595"/>
    <w:rsid w:val="00E74789"/>
    <w:rsid w:val="00E80EEA"/>
    <w:rsid w:val="00E8322B"/>
    <w:rsid w:val="00E911D1"/>
    <w:rsid w:val="00EA35A6"/>
    <w:rsid w:val="00EA55A9"/>
    <w:rsid w:val="00EA66B7"/>
    <w:rsid w:val="00EB13C7"/>
    <w:rsid w:val="00EB7208"/>
    <w:rsid w:val="00EB7E08"/>
    <w:rsid w:val="00EC665F"/>
    <w:rsid w:val="00ED5C3A"/>
    <w:rsid w:val="00ED613E"/>
    <w:rsid w:val="00ED719E"/>
    <w:rsid w:val="00EE5D57"/>
    <w:rsid w:val="00F01047"/>
    <w:rsid w:val="00F30CB8"/>
    <w:rsid w:val="00F33CA2"/>
    <w:rsid w:val="00F35D56"/>
    <w:rsid w:val="00F37C2A"/>
    <w:rsid w:val="00F40D14"/>
    <w:rsid w:val="00F416B8"/>
    <w:rsid w:val="00F416D5"/>
    <w:rsid w:val="00F43E0A"/>
    <w:rsid w:val="00F51F3A"/>
    <w:rsid w:val="00F52A04"/>
    <w:rsid w:val="00F535EA"/>
    <w:rsid w:val="00F5688A"/>
    <w:rsid w:val="00F655AF"/>
    <w:rsid w:val="00F65B3D"/>
    <w:rsid w:val="00F70836"/>
    <w:rsid w:val="00F7742B"/>
    <w:rsid w:val="00F85CE3"/>
    <w:rsid w:val="00F9404D"/>
    <w:rsid w:val="00F95326"/>
    <w:rsid w:val="00FB48E8"/>
    <w:rsid w:val="00FC41E6"/>
    <w:rsid w:val="00FD65B8"/>
    <w:rsid w:val="00FE5878"/>
    <w:rsid w:val="00FF3098"/>
    <w:rsid w:val="00FF30B2"/>
    <w:rsid w:val="00FF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C7B6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9C7B6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9C7B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9C7B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9C7B63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9C7B63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9C7B63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9C7B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9C7B63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C274B-52FA-494A-9DBE-54442A729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2625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consultantplus://offline/ref=E0A59EB3B431CD5F1158694FC8AFD3F5011F95C372BFFF75811F0856BA5F22EB32299D35D73D6863F4001855005FE9C687A8A13EADADRFj3G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2020-09-22T12:12:00Z</cp:lastPrinted>
  <dcterms:created xsi:type="dcterms:W3CDTF">2020-11-03T10:52:00Z</dcterms:created>
  <dcterms:modified xsi:type="dcterms:W3CDTF">2020-11-09T10:32:00Z</dcterms:modified>
</cp:coreProperties>
</file>